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B0" w:rsidRDefault="00AB2763" w:rsidP="00D33817">
      <w:pPr>
        <w:widowControl/>
        <w:shd w:val="clear" w:color="auto" w:fill="FFFFFF"/>
        <w:ind w:firstLine="851"/>
        <w:jc w:val="right"/>
        <w:textAlignment w:val="baseline"/>
        <w:rPr>
          <w:rFonts w:ascii="Times New Roman CYR" w:hAnsi="Times New Roman CYR" w:cs="Times New Roman CYR"/>
          <w:b/>
          <w:sz w:val="28"/>
          <w:szCs w:val="28"/>
        </w:rPr>
      </w:pPr>
      <w:r w:rsidRPr="00AB2763">
        <w:rPr>
          <w:color w:val="2D2D2D"/>
          <w:sz w:val="28"/>
          <w:szCs w:val="28"/>
        </w:rPr>
        <w:t>Утвержден</w:t>
      </w:r>
      <w:r w:rsidRPr="00AB2763">
        <w:rPr>
          <w:color w:val="2D2D2D"/>
          <w:sz w:val="28"/>
          <w:szCs w:val="28"/>
        </w:rPr>
        <w:br/>
        <w:t>постановлением Правительства</w:t>
      </w:r>
      <w:r w:rsidRPr="00AB2763">
        <w:rPr>
          <w:color w:val="2D2D2D"/>
          <w:sz w:val="28"/>
          <w:szCs w:val="28"/>
        </w:rPr>
        <w:br/>
        <w:t>Пензенской области</w:t>
      </w:r>
      <w:r w:rsidRPr="00AB2763">
        <w:rPr>
          <w:color w:val="2D2D2D"/>
          <w:sz w:val="28"/>
          <w:szCs w:val="28"/>
        </w:rPr>
        <w:br/>
        <w:t>от «__» _________ 2020 г. № _____</w:t>
      </w:r>
      <w:r w:rsidR="009B125E" w:rsidRPr="00AB2763">
        <w:rPr>
          <w:rFonts w:ascii="Arial" w:hAnsi="Arial" w:cs="Arial"/>
          <w:color w:val="2D2D2D"/>
          <w:spacing w:val="2"/>
          <w:sz w:val="28"/>
          <w:szCs w:val="28"/>
        </w:rPr>
        <w:br/>
      </w:r>
    </w:p>
    <w:p w:rsidR="00D33817" w:rsidRPr="00084A0A" w:rsidRDefault="00F341B0" w:rsidP="00F341B0">
      <w:pPr>
        <w:widowControl/>
        <w:shd w:val="clear" w:color="auto" w:fill="FFFFFF"/>
        <w:ind w:firstLine="851"/>
        <w:jc w:val="center"/>
        <w:textAlignment w:val="baseline"/>
        <w:rPr>
          <w:rFonts w:ascii="Times New Roman CYR" w:hAnsi="Times New Roman CYR" w:cs="Times New Roman CYR"/>
          <w:b/>
          <w:sz w:val="28"/>
          <w:szCs w:val="28"/>
        </w:rPr>
      </w:pPr>
      <w:r w:rsidRPr="00AB2763">
        <w:rPr>
          <w:rFonts w:ascii="Times New Roman CYR" w:hAnsi="Times New Roman CYR" w:cs="Times New Roman CYR"/>
          <w:b/>
          <w:sz w:val="28"/>
          <w:szCs w:val="28"/>
        </w:rPr>
        <w:t xml:space="preserve">Порядок </w:t>
      </w:r>
      <w:r w:rsidRPr="00084A0A">
        <w:rPr>
          <w:rFonts w:ascii="Times New Roman CYR" w:hAnsi="Times New Roman CYR" w:cs="Times New Roman CYR"/>
          <w:b/>
          <w:sz w:val="28"/>
          <w:szCs w:val="28"/>
        </w:rPr>
        <w:t>предоставления денежной выплаты гражданам, заключившим социальный контракт на реализацию мероприятия по осуществлению индивидуальной предпринимательской деятельности</w:t>
      </w:r>
    </w:p>
    <w:p w:rsidR="00F341B0" w:rsidRPr="00084A0A" w:rsidRDefault="00F341B0" w:rsidP="00D33817">
      <w:pPr>
        <w:widowControl/>
        <w:shd w:val="clear" w:color="auto" w:fill="FFFFFF"/>
        <w:ind w:firstLine="851"/>
        <w:jc w:val="right"/>
        <w:textAlignment w:val="baseline"/>
        <w:rPr>
          <w:rFonts w:ascii="Times New Roman CYR" w:hAnsi="Times New Roman CYR" w:cs="Times New Roman CYR"/>
          <w:sz w:val="28"/>
          <w:szCs w:val="28"/>
        </w:rPr>
      </w:pPr>
    </w:p>
    <w:p w:rsidR="00D33817" w:rsidRPr="00084A0A" w:rsidRDefault="009B125E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1. </w:t>
      </w:r>
      <w:r w:rsidR="002F54A6" w:rsidRPr="00084A0A">
        <w:rPr>
          <w:color w:val="2D2D2D"/>
          <w:sz w:val="28"/>
          <w:szCs w:val="28"/>
        </w:rPr>
        <w:t>Настоящий Порядок</w:t>
      </w:r>
      <w:r w:rsidRPr="00084A0A">
        <w:rPr>
          <w:color w:val="2D2D2D"/>
          <w:sz w:val="28"/>
          <w:szCs w:val="28"/>
        </w:rPr>
        <w:t xml:space="preserve"> регулирует отношения по предоставлению денежно</w:t>
      </w:r>
      <w:r w:rsidR="00A46741" w:rsidRPr="00084A0A">
        <w:rPr>
          <w:color w:val="2D2D2D"/>
          <w:sz w:val="28"/>
          <w:szCs w:val="28"/>
        </w:rPr>
        <w:t>й</w:t>
      </w:r>
      <w:r w:rsidRPr="00084A0A">
        <w:rPr>
          <w:color w:val="2D2D2D"/>
          <w:sz w:val="28"/>
          <w:szCs w:val="28"/>
        </w:rPr>
        <w:t xml:space="preserve"> </w:t>
      </w:r>
      <w:r w:rsidR="00A46741" w:rsidRPr="00084A0A">
        <w:rPr>
          <w:color w:val="2D2D2D"/>
          <w:sz w:val="28"/>
          <w:szCs w:val="28"/>
        </w:rPr>
        <w:t>выплаты</w:t>
      </w:r>
      <w:r w:rsidRPr="00084A0A">
        <w:rPr>
          <w:color w:val="2D2D2D"/>
          <w:sz w:val="28"/>
          <w:szCs w:val="28"/>
        </w:rPr>
        <w:t xml:space="preserve"> гражданам, заключившим социальный контракт на реализацию мероприятия по осуществлению индивидуальной предпринимательской деятельности </w:t>
      </w:r>
      <w:r w:rsidR="002F54A6" w:rsidRPr="00084A0A">
        <w:rPr>
          <w:color w:val="2D2D2D"/>
          <w:sz w:val="28"/>
          <w:szCs w:val="28"/>
        </w:rPr>
        <w:t>(далее соответственно – Порядок, денежная выплата)</w:t>
      </w:r>
      <w:r w:rsidRPr="00084A0A">
        <w:rPr>
          <w:color w:val="2D2D2D"/>
          <w:sz w:val="28"/>
          <w:szCs w:val="28"/>
        </w:rPr>
        <w:t>.</w:t>
      </w:r>
    </w:p>
    <w:p w:rsidR="002F54A6" w:rsidRPr="00084A0A" w:rsidRDefault="002F54A6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2. Денежная выплата предоставляется </w:t>
      </w:r>
      <w:r w:rsidR="005C5997" w:rsidRPr="00084A0A">
        <w:rPr>
          <w:rFonts w:ascii="Times New Roman CYR" w:hAnsi="Times New Roman CYR" w:cs="Times New Roman CYR"/>
          <w:sz w:val="28"/>
          <w:szCs w:val="28"/>
        </w:rPr>
        <w:t>малоимущей семье (одиноко проживающему гражданину)</w:t>
      </w:r>
      <w:r w:rsidR="005C5997" w:rsidRPr="00084A0A">
        <w:rPr>
          <w:sz w:val="28"/>
          <w:szCs w:val="28"/>
        </w:rPr>
        <w:t>,</w:t>
      </w:r>
      <w:r w:rsidR="005C5997" w:rsidRPr="00084A0A">
        <w:rPr>
          <w:color w:val="2D2D2D"/>
          <w:sz w:val="28"/>
          <w:szCs w:val="28"/>
        </w:rPr>
        <w:t xml:space="preserve"> заключившим</w:t>
      </w:r>
      <w:r w:rsidRPr="00084A0A">
        <w:rPr>
          <w:color w:val="2D2D2D"/>
          <w:sz w:val="28"/>
          <w:szCs w:val="28"/>
        </w:rPr>
        <w:t xml:space="preserve"> социальный контракт с учетом мероприятий, предусмотренных программой социальной адаптации (далее - заявитель).</w:t>
      </w:r>
    </w:p>
    <w:p w:rsidR="00D33817" w:rsidRPr="00084A0A" w:rsidRDefault="00AB2763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3. </w:t>
      </w:r>
      <w:r w:rsidR="009B125E" w:rsidRPr="00084A0A">
        <w:rPr>
          <w:color w:val="2D2D2D"/>
          <w:sz w:val="28"/>
          <w:szCs w:val="28"/>
        </w:rPr>
        <w:t>Для получения денежно</w:t>
      </w:r>
      <w:r w:rsidR="004F5F61" w:rsidRPr="00084A0A">
        <w:rPr>
          <w:color w:val="2D2D2D"/>
          <w:sz w:val="28"/>
          <w:szCs w:val="28"/>
        </w:rPr>
        <w:t>й</w:t>
      </w:r>
      <w:r w:rsidR="009B125E" w:rsidRPr="00084A0A">
        <w:rPr>
          <w:color w:val="2D2D2D"/>
          <w:sz w:val="28"/>
          <w:szCs w:val="28"/>
        </w:rPr>
        <w:t xml:space="preserve"> </w:t>
      </w:r>
      <w:r w:rsidR="004F5F61" w:rsidRPr="00084A0A">
        <w:rPr>
          <w:color w:val="2D2D2D"/>
          <w:sz w:val="28"/>
          <w:szCs w:val="28"/>
        </w:rPr>
        <w:t>выплаты</w:t>
      </w:r>
      <w:r w:rsidR="009B125E" w:rsidRPr="00084A0A">
        <w:rPr>
          <w:color w:val="2D2D2D"/>
          <w:sz w:val="28"/>
          <w:szCs w:val="28"/>
        </w:rPr>
        <w:t xml:space="preserve"> заявитель представляет </w:t>
      </w:r>
      <w:r w:rsidR="00E33171" w:rsidRPr="00084A0A">
        <w:rPr>
          <w:color w:val="2D2D2D"/>
          <w:sz w:val="28"/>
          <w:szCs w:val="28"/>
        </w:rPr>
        <w:t xml:space="preserve">в </w:t>
      </w:r>
      <w:r w:rsidR="00E33171" w:rsidRPr="00084A0A">
        <w:rPr>
          <w:rFonts w:ascii="Times New Roman CYR" w:hAnsi="Times New Roman CYR" w:cs="Times New Roman CYR"/>
          <w:sz w:val="28"/>
          <w:szCs w:val="28"/>
        </w:rPr>
        <w:t xml:space="preserve">орган местного самоуправления муниципального района и городского округа Пензенской области, к компетенции которого относятся вопросы социальной защиты населения (далее - уполномоченный орган) </w:t>
      </w:r>
      <w:r w:rsidR="009B125E" w:rsidRPr="00084A0A">
        <w:rPr>
          <w:color w:val="2D2D2D"/>
          <w:sz w:val="28"/>
          <w:szCs w:val="28"/>
        </w:rPr>
        <w:t>по месту жительства (месту пребывания):</w:t>
      </w:r>
    </w:p>
    <w:p w:rsidR="00C320C4" w:rsidRPr="00084A0A" w:rsidRDefault="00D33817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 заявление о предоставлении денежной выплаты (далее – </w:t>
      </w:r>
      <w:r w:rsidR="00A330F1" w:rsidRPr="00084A0A">
        <w:rPr>
          <w:color w:val="2D2D2D"/>
          <w:sz w:val="28"/>
          <w:szCs w:val="28"/>
        </w:rPr>
        <w:t>з</w:t>
      </w:r>
      <w:r w:rsidRPr="00084A0A">
        <w:rPr>
          <w:color w:val="2D2D2D"/>
          <w:sz w:val="28"/>
          <w:szCs w:val="28"/>
        </w:rPr>
        <w:t>аявление</w:t>
      </w:r>
      <w:r w:rsidR="00A330F1" w:rsidRPr="00084A0A">
        <w:rPr>
          <w:color w:val="2D2D2D"/>
          <w:sz w:val="28"/>
          <w:szCs w:val="28"/>
        </w:rPr>
        <w:t xml:space="preserve"> на выплату</w:t>
      </w:r>
      <w:r w:rsidRPr="00084A0A">
        <w:rPr>
          <w:sz w:val="28"/>
          <w:szCs w:val="28"/>
        </w:rPr>
        <w:t>) по форме</w:t>
      </w:r>
      <w:r w:rsidRPr="00084A0A">
        <w:rPr>
          <w:color w:val="2D2D2D"/>
          <w:sz w:val="28"/>
          <w:szCs w:val="28"/>
        </w:rPr>
        <w:t xml:space="preserve"> согласно приложению к </w:t>
      </w:r>
      <w:r w:rsidR="00A330F1" w:rsidRPr="00084A0A">
        <w:rPr>
          <w:color w:val="2D2D2D"/>
          <w:sz w:val="28"/>
          <w:szCs w:val="28"/>
        </w:rPr>
        <w:t>настоящему Порядку</w:t>
      </w:r>
      <w:r w:rsidRPr="00084A0A">
        <w:rPr>
          <w:color w:val="2D2D2D"/>
          <w:sz w:val="28"/>
          <w:szCs w:val="28"/>
        </w:rPr>
        <w:t>;</w:t>
      </w:r>
    </w:p>
    <w:p w:rsidR="00C320C4" w:rsidRPr="00084A0A" w:rsidRDefault="00C320C4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9B125E" w:rsidRPr="00084A0A">
        <w:rPr>
          <w:color w:val="2D2D2D"/>
          <w:sz w:val="28"/>
          <w:szCs w:val="28"/>
        </w:rPr>
        <w:t>документ, содержащий информацию о реквизитах счета в кредитной организации, открытого на имя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 заявителя);</w:t>
      </w:r>
    </w:p>
    <w:p w:rsidR="00693E2D" w:rsidRPr="00084A0A" w:rsidRDefault="00C320C4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9B125E" w:rsidRPr="00084A0A">
        <w:rPr>
          <w:color w:val="2D2D2D"/>
          <w:sz w:val="28"/>
          <w:szCs w:val="28"/>
        </w:rPr>
        <w:t xml:space="preserve">выписку (либо копию выписки) о государственной регистрации в качестве </w:t>
      </w:r>
      <w:r w:rsidR="00190F48" w:rsidRPr="00084A0A">
        <w:rPr>
          <w:color w:val="2D2D2D"/>
          <w:sz w:val="28"/>
          <w:szCs w:val="28"/>
        </w:rPr>
        <w:t>крестьянского</w:t>
      </w:r>
      <w:r w:rsidR="00964389" w:rsidRPr="00084A0A">
        <w:rPr>
          <w:color w:val="2D2D2D"/>
          <w:sz w:val="28"/>
          <w:szCs w:val="28"/>
        </w:rPr>
        <w:t xml:space="preserve"> </w:t>
      </w:r>
      <w:r w:rsidR="00190F48" w:rsidRPr="00084A0A">
        <w:rPr>
          <w:color w:val="2D2D2D"/>
          <w:sz w:val="28"/>
          <w:szCs w:val="28"/>
        </w:rPr>
        <w:t xml:space="preserve">(фермерского) хозяйства, </w:t>
      </w:r>
      <w:r w:rsidR="009B125E" w:rsidRPr="00084A0A">
        <w:rPr>
          <w:color w:val="2D2D2D"/>
          <w:sz w:val="28"/>
          <w:szCs w:val="28"/>
        </w:rPr>
        <w:t>индивидуального предпринимателя</w:t>
      </w:r>
      <w:r w:rsidR="00A330F1" w:rsidRPr="00084A0A">
        <w:rPr>
          <w:color w:val="2D2D2D"/>
          <w:sz w:val="28"/>
          <w:szCs w:val="28"/>
        </w:rPr>
        <w:t>,  самозанятого</w:t>
      </w:r>
      <w:r w:rsidR="00693E2D" w:rsidRPr="00084A0A">
        <w:rPr>
          <w:color w:val="2D2D2D"/>
          <w:sz w:val="28"/>
          <w:szCs w:val="28"/>
        </w:rPr>
        <w:t>;</w:t>
      </w:r>
    </w:p>
    <w:p w:rsidR="00FA0B0F" w:rsidRPr="00084A0A" w:rsidRDefault="00C320C4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9B125E" w:rsidRPr="00084A0A">
        <w:rPr>
          <w:color w:val="2D2D2D"/>
          <w:sz w:val="28"/>
          <w:szCs w:val="28"/>
        </w:rPr>
        <w:t>бизнес-план предпринимательской деятельности.</w:t>
      </w:r>
    </w:p>
    <w:p w:rsidR="00454687" w:rsidRPr="00084A0A" w:rsidRDefault="007E5B10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4. </w:t>
      </w:r>
      <w:r w:rsidR="009B125E" w:rsidRPr="00084A0A">
        <w:rPr>
          <w:color w:val="2D2D2D"/>
          <w:sz w:val="28"/>
          <w:szCs w:val="28"/>
        </w:rPr>
        <w:t>Размер денежно</w:t>
      </w:r>
      <w:r w:rsidR="00991708" w:rsidRPr="00084A0A">
        <w:rPr>
          <w:color w:val="2D2D2D"/>
          <w:sz w:val="28"/>
          <w:szCs w:val="28"/>
        </w:rPr>
        <w:t>й</w:t>
      </w:r>
      <w:r w:rsidR="009B125E" w:rsidRPr="00084A0A">
        <w:rPr>
          <w:color w:val="2D2D2D"/>
          <w:sz w:val="28"/>
          <w:szCs w:val="28"/>
        </w:rPr>
        <w:t xml:space="preserve"> </w:t>
      </w:r>
      <w:r w:rsidR="00991708" w:rsidRPr="00084A0A">
        <w:rPr>
          <w:color w:val="2D2D2D"/>
          <w:sz w:val="28"/>
          <w:szCs w:val="28"/>
        </w:rPr>
        <w:t>выплаты</w:t>
      </w:r>
      <w:r w:rsidR="009B125E" w:rsidRPr="00084A0A">
        <w:rPr>
          <w:color w:val="2D2D2D"/>
          <w:sz w:val="28"/>
          <w:szCs w:val="28"/>
        </w:rPr>
        <w:t xml:space="preserve"> устанавливается в размере затрат, предназначенных для потребностей ведения предпринимательской деятельности</w:t>
      </w:r>
      <w:r w:rsidR="00417943" w:rsidRPr="00084A0A">
        <w:rPr>
          <w:color w:val="2D2D2D"/>
          <w:sz w:val="28"/>
          <w:szCs w:val="28"/>
        </w:rPr>
        <w:t xml:space="preserve"> </w:t>
      </w:r>
      <w:r w:rsidR="009B125E" w:rsidRPr="00084A0A">
        <w:rPr>
          <w:color w:val="2D2D2D"/>
          <w:sz w:val="28"/>
          <w:szCs w:val="28"/>
        </w:rPr>
        <w:t>в качестве индивидуального предпринимателя</w:t>
      </w:r>
      <w:r w:rsidR="00417943" w:rsidRPr="00084A0A">
        <w:rPr>
          <w:color w:val="2D2D2D"/>
          <w:sz w:val="28"/>
          <w:szCs w:val="28"/>
        </w:rPr>
        <w:t xml:space="preserve">, </w:t>
      </w:r>
      <w:r w:rsidR="00384E25" w:rsidRPr="00084A0A">
        <w:rPr>
          <w:color w:val="2D2D2D"/>
          <w:sz w:val="28"/>
          <w:szCs w:val="28"/>
        </w:rPr>
        <w:t xml:space="preserve">крестьянского (фермерского) хозяйства, </w:t>
      </w:r>
      <w:r w:rsidR="00417943" w:rsidRPr="00084A0A">
        <w:rPr>
          <w:color w:val="2D2D2D"/>
          <w:sz w:val="28"/>
          <w:szCs w:val="28"/>
        </w:rPr>
        <w:t>самозанятого</w:t>
      </w:r>
      <w:r w:rsidR="009B125E" w:rsidRPr="00084A0A">
        <w:rPr>
          <w:color w:val="2D2D2D"/>
          <w:sz w:val="28"/>
          <w:szCs w:val="28"/>
        </w:rPr>
        <w:t xml:space="preserve"> в соответствии с бизнес-планом</w:t>
      </w:r>
      <w:r w:rsidR="00417943" w:rsidRPr="00084A0A">
        <w:rPr>
          <w:color w:val="2D2D2D"/>
          <w:sz w:val="28"/>
          <w:szCs w:val="28"/>
        </w:rPr>
        <w:t xml:space="preserve"> </w:t>
      </w:r>
      <w:r w:rsidR="00B16D72" w:rsidRPr="00084A0A">
        <w:rPr>
          <w:color w:val="2D2D2D"/>
          <w:sz w:val="28"/>
          <w:szCs w:val="28"/>
        </w:rPr>
        <w:t>(</w:t>
      </w:r>
      <w:r w:rsidR="00417943" w:rsidRPr="00084A0A">
        <w:rPr>
          <w:color w:val="2D2D2D"/>
          <w:sz w:val="28"/>
          <w:szCs w:val="28"/>
        </w:rPr>
        <w:t>сметой затрат</w:t>
      </w:r>
      <w:r w:rsidR="00B16D72" w:rsidRPr="00084A0A">
        <w:rPr>
          <w:color w:val="2D2D2D"/>
          <w:sz w:val="28"/>
          <w:szCs w:val="28"/>
        </w:rPr>
        <w:t>)</w:t>
      </w:r>
      <w:r w:rsidR="00417943" w:rsidRPr="00084A0A">
        <w:rPr>
          <w:color w:val="2D2D2D"/>
          <w:sz w:val="28"/>
          <w:szCs w:val="28"/>
        </w:rPr>
        <w:t xml:space="preserve"> программы социальной адаптации</w:t>
      </w:r>
      <w:r w:rsidR="009B125E" w:rsidRPr="00084A0A">
        <w:rPr>
          <w:color w:val="2D2D2D"/>
          <w:sz w:val="28"/>
          <w:szCs w:val="28"/>
        </w:rPr>
        <w:t>, но не более 250</w:t>
      </w:r>
      <w:r w:rsidR="00F671A8" w:rsidRPr="00084A0A">
        <w:rPr>
          <w:color w:val="2D2D2D"/>
          <w:sz w:val="28"/>
          <w:szCs w:val="28"/>
        </w:rPr>
        <w:t> </w:t>
      </w:r>
      <w:r w:rsidR="009B125E" w:rsidRPr="00084A0A">
        <w:rPr>
          <w:color w:val="2D2D2D"/>
          <w:sz w:val="28"/>
          <w:szCs w:val="28"/>
        </w:rPr>
        <w:t>000 рублей на одного предпринимателя</w:t>
      </w:r>
      <w:r w:rsidR="00417943" w:rsidRPr="00084A0A">
        <w:rPr>
          <w:color w:val="2D2D2D"/>
          <w:sz w:val="28"/>
          <w:szCs w:val="28"/>
        </w:rPr>
        <w:t>, самозанятого</w:t>
      </w:r>
      <w:r w:rsidR="009B125E" w:rsidRPr="00084A0A">
        <w:rPr>
          <w:color w:val="2D2D2D"/>
          <w:sz w:val="28"/>
          <w:szCs w:val="28"/>
        </w:rPr>
        <w:t xml:space="preserve"> или</w:t>
      </w:r>
      <w:r w:rsidR="00417943" w:rsidRPr="00084A0A">
        <w:rPr>
          <w:color w:val="2D2D2D"/>
          <w:sz w:val="28"/>
          <w:szCs w:val="28"/>
        </w:rPr>
        <w:t xml:space="preserve"> на одно</w:t>
      </w:r>
      <w:r w:rsidR="009B125E" w:rsidRPr="00084A0A">
        <w:rPr>
          <w:color w:val="2D2D2D"/>
          <w:sz w:val="28"/>
          <w:szCs w:val="28"/>
        </w:rPr>
        <w:t xml:space="preserve"> крестьянское (фермерское) хозяйство</w:t>
      </w:r>
      <w:r w:rsidR="00454687" w:rsidRPr="00084A0A">
        <w:rPr>
          <w:color w:val="2D2D2D"/>
          <w:sz w:val="28"/>
          <w:szCs w:val="28"/>
        </w:rPr>
        <w:t>.</w:t>
      </w:r>
    </w:p>
    <w:p w:rsidR="00111FA0" w:rsidRPr="00084A0A" w:rsidRDefault="007E5B10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5. </w:t>
      </w:r>
      <w:r w:rsidR="009B125E" w:rsidRPr="00084A0A">
        <w:rPr>
          <w:color w:val="2D2D2D"/>
          <w:sz w:val="28"/>
          <w:szCs w:val="28"/>
        </w:rPr>
        <w:t>Заявитель вправе осуществить за счет денежно</w:t>
      </w:r>
      <w:r w:rsidR="001C6181" w:rsidRPr="00084A0A">
        <w:rPr>
          <w:color w:val="2D2D2D"/>
          <w:sz w:val="28"/>
          <w:szCs w:val="28"/>
        </w:rPr>
        <w:t>й</w:t>
      </w:r>
      <w:r w:rsidR="009B125E" w:rsidRPr="00084A0A">
        <w:rPr>
          <w:color w:val="2D2D2D"/>
          <w:sz w:val="28"/>
          <w:szCs w:val="28"/>
        </w:rPr>
        <w:t xml:space="preserve"> </w:t>
      </w:r>
      <w:r w:rsidR="001C6181" w:rsidRPr="00084A0A">
        <w:rPr>
          <w:color w:val="2D2D2D"/>
          <w:sz w:val="28"/>
          <w:szCs w:val="28"/>
        </w:rPr>
        <w:t>выплаты</w:t>
      </w:r>
      <w:r w:rsidR="009B125E" w:rsidRPr="00084A0A">
        <w:rPr>
          <w:color w:val="2D2D2D"/>
          <w:sz w:val="28"/>
          <w:szCs w:val="28"/>
        </w:rPr>
        <w:t xml:space="preserve"> расходы, предназначенные для потребностей ведения предпринимательской деятельности</w:t>
      </w:r>
      <w:r w:rsidR="00CC2288" w:rsidRPr="00084A0A">
        <w:rPr>
          <w:color w:val="2D2D2D"/>
          <w:sz w:val="28"/>
          <w:szCs w:val="28"/>
        </w:rPr>
        <w:t xml:space="preserve"> (в качестве индивидуального предпринимателя, крестьянского (фермерского) хозяйства, самозанятого) </w:t>
      </w:r>
      <w:r w:rsidR="00545E6C" w:rsidRPr="00084A0A">
        <w:rPr>
          <w:color w:val="2D2D2D"/>
          <w:sz w:val="28"/>
          <w:szCs w:val="28"/>
        </w:rPr>
        <w:t xml:space="preserve">в соответствии с заявленным видом деятельности, </w:t>
      </w:r>
      <w:r w:rsidR="009B125E" w:rsidRPr="00084A0A">
        <w:rPr>
          <w:color w:val="2D2D2D"/>
          <w:sz w:val="28"/>
          <w:szCs w:val="28"/>
        </w:rPr>
        <w:t>в том числе для:</w:t>
      </w:r>
    </w:p>
    <w:p w:rsidR="00111FA0" w:rsidRPr="00084A0A" w:rsidRDefault="00111FA0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lastRenderedPageBreak/>
        <w:t>- </w:t>
      </w:r>
      <w:r w:rsidR="00CC2288" w:rsidRPr="00084A0A">
        <w:rPr>
          <w:color w:val="2D2D2D"/>
          <w:sz w:val="28"/>
          <w:szCs w:val="28"/>
        </w:rPr>
        <w:t xml:space="preserve">возмещения расходов по </w:t>
      </w:r>
      <w:r w:rsidR="009B125E" w:rsidRPr="00084A0A">
        <w:rPr>
          <w:color w:val="2D2D2D"/>
          <w:sz w:val="28"/>
          <w:szCs w:val="28"/>
        </w:rPr>
        <w:t>регистрации в качестве индивидуального предпринимателя</w:t>
      </w:r>
      <w:r w:rsidR="00CC2288" w:rsidRPr="00084A0A">
        <w:rPr>
          <w:color w:val="2D2D2D"/>
          <w:sz w:val="28"/>
          <w:szCs w:val="28"/>
        </w:rPr>
        <w:t xml:space="preserve">, крестьянского (фермерского) хозяйства, </w:t>
      </w:r>
      <w:r w:rsidR="00BA4521" w:rsidRPr="00084A0A">
        <w:rPr>
          <w:color w:val="2D2D2D"/>
          <w:sz w:val="28"/>
          <w:szCs w:val="28"/>
        </w:rPr>
        <w:t xml:space="preserve">постановки на учет в качестве </w:t>
      </w:r>
      <w:r w:rsidR="00CC2288" w:rsidRPr="00084A0A">
        <w:rPr>
          <w:color w:val="2D2D2D"/>
          <w:sz w:val="28"/>
          <w:szCs w:val="28"/>
        </w:rPr>
        <w:t>самозанятого;</w:t>
      </w:r>
    </w:p>
    <w:p w:rsidR="00111FA0" w:rsidRPr="00084A0A" w:rsidRDefault="00111FA0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9B125E" w:rsidRPr="00084A0A">
        <w:rPr>
          <w:color w:val="2D2D2D"/>
          <w:sz w:val="28"/>
          <w:szCs w:val="28"/>
        </w:rPr>
        <w:t xml:space="preserve">приобретения основных средств, </w:t>
      </w:r>
      <w:r w:rsidR="00BA4521" w:rsidRPr="00084A0A">
        <w:rPr>
          <w:color w:val="2D2D2D"/>
          <w:sz w:val="28"/>
          <w:szCs w:val="28"/>
        </w:rPr>
        <w:t xml:space="preserve">материально-производственных запасов, </w:t>
      </w:r>
      <w:r w:rsidR="009B125E" w:rsidRPr="00084A0A">
        <w:rPr>
          <w:color w:val="2D2D2D"/>
          <w:sz w:val="28"/>
          <w:szCs w:val="28"/>
        </w:rPr>
        <w:t>оргтехники</w:t>
      </w:r>
      <w:r w:rsidR="00754A71" w:rsidRPr="00084A0A">
        <w:rPr>
          <w:color w:val="2D2D2D"/>
          <w:sz w:val="28"/>
          <w:szCs w:val="28"/>
        </w:rPr>
        <w:t xml:space="preserve"> и расходных материалов</w:t>
      </w:r>
      <w:r w:rsidR="00545E6C" w:rsidRPr="00084A0A">
        <w:rPr>
          <w:color w:val="2D2D2D"/>
          <w:sz w:val="28"/>
          <w:szCs w:val="28"/>
        </w:rPr>
        <w:t>,</w:t>
      </w:r>
      <w:r w:rsidR="009B125E" w:rsidRPr="00084A0A">
        <w:rPr>
          <w:color w:val="2D2D2D"/>
          <w:sz w:val="28"/>
          <w:szCs w:val="28"/>
        </w:rPr>
        <w:t xml:space="preserve"> оборудования</w:t>
      </w:r>
      <w:r w:rsidR="00BA4521" w:rsidRPr="00084A0A">
        <w:rPr>
          <w:color w:val="2D2D2D"/>
          <w:sz w:val="28"/>
          <w:szCs w:val="28"/>
        </w:rPr>
        <w:t xml:space="preserve"> и инструментов</w:t>
      </w:r>
      <w:r w:rsidR="009B125E" w:rsidRPr="00084A0A">
        <w:rPr>
          <w:color w:val="2D2D2D"/>
          <w:sz w:val="28"/>
          <w:szCs w:val="28"/>
        </w:rPr>
        <w:t>;</w:t>
      </w:r>
      <w:r w:rsidR="00985FDA" w:rsidRPr="00084A0A">
        <w:rPr>
          <w:color w:val="2D2D2D"/>
          <w:sz w:val="28"/>
          <w:szCs w:val="28"/>
        </w:rPr>
        <w:t xml:space="preserve"> </w:t>
      </w:r>
    </w:p>
    <w:p w:rsidR="00BA4521" w:rsidRPr="00084A0A" w:rsidRDefault="00111FA0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9B125E" w:rsidRPr="00084A0A">
        <w:rPr>
          <w:color w:val="2D2D2D"/>
          <w:sz w:val="28"/>
          <w:szCs w:val="28"/>
        </w:rPr>
        <w:t>оплаты</w:t>
      </w:r>
      <w:r w:rsidR="003A3C0B" w:rsidRPr="00084A0A">
        <w:rPr>
          <w:color w:val="2D2D2D"/>
          <w:sz w:val="28"/>
          <w:szCs w:val="28"/>
        </w:rPr>
        <w:t xml:space="preserve"> </w:t>
      </w:r>
      <w:r w:rsidR="00BA4521" w:rsidRPr="00084A0A">
        <w:rPr>
          <w:color w:val="2D2D2D"/>
          <w:sz w:val="28"/>
          <w:szCs w:val="28"/>
        </w:rPr>
        <w:t xml:space="preserve">имущественных обязательств на правах </w:t>
      </w:r>
      <w:r w:rsidR="003A3C0B" w:rsidRPr="00084A0A">
        <w:rPr>
          <w:color w:val="2D2D2D"/>
          <w:sz w:val="28"/>
          <w:szCs w:val="28"/>
        </w:rPr>
        <w:t xml:space="preserve">аренды </w:t>
      </w:r>
      <w:r w:rsidR="00BA4521" w:rsidRPr="00084A0A">
        <w:rPr>
          <w:color w:val="2D2D2D"/>
          <w:sz w:val="28"/>
          <w:szCs w:val="28"/>
        </w:rPr>
        <w:t>(не более 15 процентов денежной выплаты);</w:t>
      </w:r>
    </w:p>
    <w:p w:rsidR="00485246" w:rsidRPr="00084A0A" w:rsidRDefault="00BA4521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 оплаты расходов на </w:t>
      </w:r>
      <w:r w:rsidR="003A3C0B" w:rsidRPr="00084A0A">
        <w:rPr>
          <w:color w:val="2D2D2D"/>
          <w:sz w:val="28"/>
          <w:szCs w:val="28"/>
        </w:rPr>
        <w:t>реклам</w:t>
      </w:r>
      <w:r w:rsidRPr="00084A0A">
        <w:rPr>
          <w:color w:val="2D2D2D"/>
          <w:sz w:val="28"/>
          <w:szCs w:val="28"/>
        </w:rPr>
        <w:t>у</w:t>
      </w:r>
      <w:r w:rsidR="0069765B" w:rsidRPr="00084A0A">
        <w:rPr>
          <w:color w:val="2D2D2D"/>
          <w:sz w:val="28"/>
          <w:szCs w:val="28"/>
        </w:rPr>
        <w:t xml:space="preserve"> и услуг по созданию сайта</w:t>
      </w:r>
      <w:r w:rsidR="00485246" w:rsidRPr="00084A0A">
        <w:rPr>
          <w:color w:val="2D2D2D"/>
          <w:sz w:val="28"/>
          <w:szCs w:val="28"/>
        </w:rPr>
        <w:t>;</w:t>
      </w:r>
    </w:p>
    <w:p w:rsidR="00BA4521" w:rsidRPr="00084A0A" w:rsidRDefault="00485246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</w:t>
      </w:r>
      <w:r w:rsidR="00B661F3" w:rsidRPr="00084A0A">
        <w:rPr>
          <w:color w:val="2D2D2D"/>
          <w:sz w:val="28"/>
          <w:szCs w:val="28"/>
        </w:rPr>
        <w:t xml:space="preserve">оплаты </w:t>
      </w:r>
      <w:r w:rsidR="00BA4521" w:rsidRPr="00084A0A">
        <w:rPr>
          <w:color w:val="2D2D2D"/>
          <w:sz w:val="28"/>
          <w:szCs w:val="28"/>
        </w:rPr>
        <w:t>услуг</w:t>
      </w:r>
      <w:r w:rsidR="000039FB" w:rsidRPr="00084A0A">
        <w:rPr>
          <w:color w:val="2D2D2D"/>
          <w:sz w:val="28"/>
          <w:szCs w:val="28"/>
        </w:rPr>
        <w:t xml:space="preserve"> и материал</w:t>
      </w:r>
      <w:r w:rsidR="00B661F3" w:rsidRPr="00084A0A">
        <w:rPr>
          <w:color w:val="2D2D2D"/>
          <w:sz w:val="28"/>
          <w:szCs w:val="28"/>
        </w:rPr>
        <w:t>ов</w:t>
      </w:r>
      <w:r w:rsidR="00BA4521" w:rsidRPr="00084A0A">
        <w:rPr>
          <w:color w:val="2D2D2D"/>
          <w:sz w:val="28"/>
          <w:szCs w:val="28"/>
        </w:rPr>
        <w:t>, связанные с проведением ремонта;</w:t>
      </w:r>
    </w:p>
    <w:p w:rsidR="00545E6C" w:rsidRPr="00084A0A" w:rsidRDefault="00BA4521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 </w:t>
      </w:r>
      <w:r w:rsidR="009B125E" w:rsidRPr="00084A0A">
        <w:rPr>
          <w:color w:val="2D2D2D"/>
          <w:sz w:val="28"/>
          <w:szCs w:val="28"/>
        </w:rPr>
        <w:t>оплаты сельскохозяйственного инвентаря</w:t>
      </w:r>
      <w:r w:rsidR="00545E6C" w:rsidRPr="00084A0A">
        <w:rPr>
          <w:color w:val="2D2D2D"/>
          <w:sz w:val="28"/>
          <w:szCs w:val="28"/>
        </w:rPr>
        <w:t>, сельскохозяйственной техники;</w:t>
      </w:r>
    </w:p>
    <w:p w:rsidR="00E774EA" w:rsidRPr="00084A0A" w:rsidRDefault="00E774EA" w:rsidP="00E774EA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 закупки семенного фонда, рассады, укрывного материала, удобрений;</w:t>
      </w:r>
    </w:p>
    <w:p w:rsidR="00B6193D" w:rsidRPr="00084A0A" w:rsidRDefault="00545E6C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</w:t>
      </w:r>
      <w:r w:rsidR="00B6193D" w:rsidRPr="00084A0A">
        <w:rPr>
          <w:color w:val="2D2D2D"/>
          <w:sz w:val="28"/>
          <w:szCs w:val="28"/>
        </w:rPr>
        <w:t> </w:t>
      </w:r>
      <w:r w:rsidR="009B125E" w:rsidRPr="00084A0A">
        <w:rPr>
          <w:color w:val="2D2D2D"/>
          <w:sz w:val="28"/>
          <w:szCs w:val="28"/>
        </w:rPr>
        <w:t>закупк</w:t>
      </w:r>
      <w:r w:rsidRPr="00084A0A">
        <w:rPr>
          <w:color w:val="2D2D2D"/>
          <w:sz w:val="28"/>
          <w:szCs w:val="28"/>
        </w:rPr>
        <w:t>и</w:t>
      </w:r>
      <w:r w:rsidR="009B125E" w:rsidRPr="00084A0A">
        <w:rPr>
          <w:color w:val="2D2D2D"/>
          <w:sz w:val="28"/>
          <w:szCs w:val="28"/>
        </w:rPr>
        <w:t xml:space="preserve"> </w:t>
      </w:r>
      <w:r w:rsidRPr="00084A0A">
        <w:rPr>
          <w:color w:val="2D2D2D"/>
          <w:sz w:val="28"/>
          <w:szCs w:val="28"/>
        </w:rPr>
        <w:t xml:space="preserve">сельскохозяйственных животных, </w:t>
      </w:r>
      <w:r w:rsidR="009B125E" w:rsidRPr="00084A0A">
        <w:rPr>
          <w:color w:val="2D2D2D"/>
          <w:sz w:val="28"/>
          <w:szCs w:val="28"/>
        </w:rPr>
        <w:t>птиц</w:t>
      </w:r>
      <w:r w:rsidRPr="00084A0A">
        <w:rPr>
          <w:color w:val="2D2D2D"/>
          <w:sz w:val="28"/>
          <w:szCs w:val="28"/>
        </w:rPr>
        <w:t>, пчел</w:t>
      </w:r>
      <w:r w:rsidR="00B661F3" w:rsidRPr="00084A0A">
        <w:rPr>
          <w:color w:val="2D2D2D"/>
          <w:sz w:val="28"/>
          <w:szCs w:val="28"/>
        </w:rPr>
        <w:t xml:space="preserve"> и кормов</w:t>
      </w:r>
      <w:r w:rsidR="009B125E" w:rsidRPr="00084A0A">
        <w:rPr>
          <w:color w:val="2D2D2D"/>
          <w:sz w:val="28"/>
          <w:szCs w:val="28"/>
        </w:rPr>
        <w:t>;</w:t>
      </w:r>
    </w:p>
    <w:p w:rsidR="00B661F3" w:rsidRPr="00084A0A" w:rsidRDefault="00B661F3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</w:t>
      </w:r>
      <w:r w:rsidR="000039FB" w:rsidRPr="00084A0A">
        <w:rPr>
          <w:color w:val="2D2D2D"/>
          <w:sz w:val="28"/>
          <w:szCs w:val="28"/>
        </w:rPr>
        <w:t xml:space="preserve"> </w:t>
      </w:r>
      <w:r w:rsidRPr="00084A0A">
        <w:rPr>
          <w:color w:val="2D2D2D"/>
          <w:sz w:val="28"/>
          <w:szCs w:val="28"/>
        </w:rPr>
        <w:t>объектов содержания сельскохозяйственных животных, птиц, пчел;</w:t>
      </w:r>
    </w:p>
    <w:p w:rsidR="000039FB" w:rsidRPr="00084A0A" w:rsidRDefault="00B661F3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- закупки инкубаторов и теплиц;</w:t>
      </w:r>
      <w:r w:rsidR="00545E6C" w:rsidRPr="00084A0A">
        <w:rPr>
          <w:color w:val="2D2D2D"/>
          <w:sz w:val="28"/>
          <w:szCs w:val="28"/>
        </w:rPr>
        <w:t xml:space="preserve"> </w:t>
      </w:r>
    </w:p>
    <w:p w:rsidR="00E774EA" w:rsidRPr="00084A0A" w:rsidRDefault="00E774EA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 оплаты расходов по ветеринарному осмотру; </w:t>
      </w:r>
    </w:p>
    <w:p w:rsidR="000039FB" w:rsidRPr="00084A0A" w:rsidRDefault="000039FB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 </w:t>
      </w:r>
      <w:r w:rsidR="00777543" w:rsidRPr="00084A0A">
        <w:rPr>
          <w:color w:val="2D2D2D"/>
          <w:sz w:val="28"/>
          <w:szCs w:val="28"/>
        </w:rPr>
        <w:t xml:space="preserve">оплаты </w:t>
      </w:r>
      <w:r w:rsidRPr="00084A0A">
        <w:rPr>
          <w:color w:val="2D2D2D"/>
          <w:sz w:val="28"/>
          <w:szCs w:val="28"/>
        </w:rPr>
        <w:t>услуг медицинских организаций</w:t>
      </w:r>
      <w:r w:rsidR="00777543" w:rsidRPr="00084A0A">
        <w:rPr>
          <w:color w:val="2D2D2D"/>
          <w:sz w:val="28"/>
          <w:szCs w:val="28"/>
        </w:rPr>
        <w:t xml:space="preserve"> (медицинские осмотры, диспансеризация)</w:t>
      </w:r>
      <w:r w:rsidRPr="00084A0A">
        <w:rPr>
          <w:color w:val="2D2D2D"/>
          <w:sz w:val="28"/>
          <w:szCs w:val="28"/>
        </w:rPr>
        <w:t>;</w:t>
      </w:r>
    </w:p>
    <w:p w:rsidR="0087782F" w:rsidRPr="00084A0A" w:rsidRDefault="00E774EA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- </w:t>
      </w:r>
      <w:r w:rsidR="00777543" w:rsidRPr="00084A0A">
        <w:rPr>
          <w:color w:val="2D2D2D"/>
          <w:sz w:val="28"/>
          <w:szCs w:val="28"/>
        </w:rPr>
        <w:t xml:space="preserve">оплаты </w:t>
      </w:r>
      <w:r w:rsidRPr="00084A0A">
        <w:rPr>
          <w:color w:val="2D2D2D"/>
          <w:sz w:val="28"/>
          <w:szCs w:val="28"/>
        </w:rPr>
        <w:t>услуг по доставке.</w:t>
      </w:r>
    </w:p>
    <w:p w:rsidR="006158AD" w:rsidRPr="00084A0A" w:rsidRDefault="009B125E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6. </w:t>
      </w:r>
      <w:r w:rsidR="006158AD" w:rsidRPr="00084A0A">
        <w:rPr>
          <w:color w:val="2D2D2D"/>
          <w:sz w:val="28"/>
          <w:szCs w:val="28"/>
        </w:rPr>
        <w:t>Заявитель обязан зарегистрироваться (встать на учет) в установленном законодательством Российской Федерации порядке для осуществления индивидуальной предпринимательской деятельности</w:t>
      </w:r>
      <w:r w:rsidR="00A51D95" w:rsidRPr="00084A0A">
        <w:rPr>
          <w:color w:val="2D2D2D"/>
          <w:sz w:val="28"/>
          <w:szCs w:val="28"/>
        </w:rPr>
        <w:t xml:space="preserve"> в качестве  индивидуального предпринимателя, крестьянского (фермерского) хозяйства, самозанятого</w:t>
      </w:r>
      <w:r w:rsidR="006158AD" w:rsidRPr="00084A0A">
        <w:rPr>
          <w:color w:val="2D2D2D"/>
          <w:sz w:val="28"/>
          <w:szCs w:val="28"/>
        </w:rPr>
        <w:t xml:space="preserve"> в течение </w:t>
      </w:r>
      <w:r w:rsidR="00E96783" w:rsidRPr="00084A0A">
        <w:rPr>
          <w:color w:val="2D2D2D"/>
          <w:sz w:val="28"/>
          <w:szCs w:val="28"/>
        </w:rPr>
        <w:t>десяти</w:t>
      </w:r>
      <w:r w:rsidR="006158AD" w:rsidRPr="00084A0A">
        <w:rPr>
          <w:color w:val="2D2D2D"/>
          <w:sz w:val="28"/>
          <w:szCs w:val="28"/>
        </w:rPr>
        <w:t xml:space="preserve"> рабочих дней после заключения социального контракта.</w:t>
      </w:r>
    </w:p>
    <w:p w:rsidR="002D0DC7" w:rsidRPr="00084A0A" w:rsidRDefault="002D0DC7" w:rsidP="007E5B1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Денежная выплата назначается </w:t>
      </w:r>
      <w:r w:rsidR="00B16D72" w:rsidRPr="00084A0A">
        <w:rPr>
          <w:color w:val="2D2D2D"/>
          <w:sz w:val="28"/>
          <w:szCs w:val="28"/>
        </w:rPr>
        <w:t xml:space="preserve">после </w:t>
      </w:r>
      <w:r w:rsidR="00007DCF" w:rsidRPr="00084A0A">
        <w:rPr>
          <w:color w:val="2D2D2D"/>
          <w:sz w:val="28"/>
          <w:szCs w:val="28"/>
        </w:rPr>
        <w:t>регистрации заявителя в качестве индивидуального предпринимателя, крестьянско-фермерского хозяйства, самозанятого</w:t>
      </w:r>
      <w:r w:rsidR="006F5FCF" w:rsidRPr="00084A0A">
        <w:rPr>
          <w:color w:val="2D2D2D"/>
          <w:sz w:val="28"/>
          <w:szCs w:val="28"/>
        </w:rPr>
        <w:t>.</w:t>
      </w:r>
    </w:p>
    <w:p w:rsidR="00A21991" w:rsidRPr="00084A0A" w:rsidRDefault="001C6181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Уполномоченный орган</w:t>
      </w:r>
      <w:r w:rsidR="009B125E" w:rsidRPr="00084A0A">
        <w:rPr>
          <w:color w:val="2D2D2D"/>
          <w:sz w:val="28"/>
          <w:szCs w:val="28"/>
        </w:rPr>
        <w:t xml:space="preserve"> в течение </w:t>
      </w:r>
      <w:r w:rsidR="00E96783" w:rsidRPr="00084A0A">
        <w:rPr>
          <w:color w:val="2D2D2D"/>
          <w:sz w:val="28"/>
          <w:szCs w:val="28"/>
        </w:rPr>
        <w:t>пяти</w:t>
      </w:r>
      <w:r w:rsidR="009B125E" w:rsidRPr="00084A0A">
        <w:rPr>
          <w:color w:val="2D2D2D"/>
          <w:sz w:val="28"/>
          <w:szCs w:val="28"/>
        </w:rPr>
        <w:t xml:space="preserve"> рабочих дней со дня подачи </w:t>
      </w:r>
      <w:r w:rsidR="00A21991" w:rsidRPr="00084A0A">
        <w:rPr>
          <w:color w:val="2D2D2D"/>
          <w:sz w:val="28"/>
          <w:szCs w:val="28"/>
        </w:rPr>
        <w:t>з</w:t>
      </w:r>
      <w:r w:rsidR="009B125E" w:rsidRPr="00084A0A">
        <w:rPr>
          <w:color w:val="2D2D2D"/>
          <w:sz w:val="28"/>
          <w:szCs w:val="28"/>
        </w:rPr>
        <w:t xml:space="preserve">аявления </w:t>
      </w:r>
      <w:r w:rsidR="00E9189F" w:rsidRPr="00084A0A">
        <w:rPr>
          <w:color w:val="2D2D2D"/>
          <w:sz w:val="28"/>
          <w:szCs w:val="28"/>
        </w:rPr>
        <w:t xml:space="preserve">на выплату </w:t>
      </w:r>
      <w:r w:rsidR="009B125E" w:rsidRPr="00084A0A">
        <w:rPr>
          <w:color w:val="2D2D2D"/>
          <w:sz w:val="28"/>
          <w:szCs w:val="28"/>
        </w:rPr>
        <w:t>принимает решение о предоставлении денежно</w:t>
      </w:r>
      <w:r w:rsidR="001A1769" w:rsidRPr="00084A0A">
        <w:rPr>
          <w:color w:val="2D2D2D"/>
          <w:sz w:val="28"/>
          <w:szCs w:val="28"/>
        </w:rPr>
        <w:t>й</w:t>
      </w:r>
      <w:r w:rsidR="009B125E" w:rsidRPr="00084A0A">
        <w:rPr>
          <w:color w:val="2D2D2D"/>
          <w:sz w:val="28"/>
          <w:szCs w:val="28"/>
        </w:rPr>
        <w:t xml:space="preserve"> </w:t>
      </w:r>
      <w:r w:rsidR="001A1769" w:rsidRPr="00084A0A">
        <w:rPr>
          <w:color w:val="2D2D2D"/>
          <w:sz w:val="28"/>
          <w:szCs w:val="28"/>
        </w:rPr>
        <w:t>выплаты</w:t>
      </w:r>
      <w:r w:rsidR="009B125E" w:rsidRPr="00084A0A">
        <w:rPr>
          <w:color w:val="2D2D2D"/>
          <w:sz w:val="28"/>
          <w:szCs w:val="28"/>
        </w:rPr>
        <w:t>.</w:t>
      </w:r>
    </w:p>
    <w:p w:rsidR="009E4FC2" w:rsidRPr="00084A0A" w:rsidRDefault="009E4FC2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7.</w:t>
      </w:r>
      <w:r w:rsidR="00E96783" w:rsidRPr="00084A0A">
        <w:rPr>
          <w:color w:val="2D2D2D"/>
          <w:sz w:val="28"/>
          <w:szCs w:val="28"/>
        </w:rPr>
        <w:t> </w:t>
      </w:r>
      <w:r w:rsidRPr="00084A0A">
        <w:rPr>
          <w:color w:val="2D2D2D"/>
          <w:sz w:val="28"/>
          <w:szCs w:val="28"/>
        </w:rPr>
        <w:t xml:space="preserve">Перечисление денежных средств заявителю осуществляется уполномоченным органом единовременно на его банковский счет, открытый в кредитной организации в срок не позднее </w:t>
      </w:r>
      <w:r w:rsidR="00E96783" w:rsidRPr="00084A0A">
        <w:rPr>
          <w:color w:val="2D2D2D"/>
          <w:sz w:val="28"/>
          <w:szCs w:val="28"/>
        </w:rPr>
        <w:t>тридцати</w:t>
      </w:r>
      <w:r w:rsidRPr="00084A0A">
        <w:rPr>
          <w:color w:val="2D2D2D"/>
          <w:sz w:val="28"/>
          <w:szCs w:val="28"/>
        </w:rPr>
        <w:t xml:space="preserve"> рабочих дней со дня принятия решения о предоставлении денежной выплаты.</w:t>
      </w:r>
    </w:p>
    <w:p w:rsidR="00C97626" w:rsidRPr="00084A0A" w:rsidRDefault="001F33C5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8</w:t>
      </w:r>
      <w:r w:rsidR="009B125E" w:rsidRPr="00084A0A">
        <w:rPr>
          <w:color w:val="2D2D2D"/>
          <w:sz w:val="28"/>
          <w:szCs w:val="28"/>
        </w:rPr>
        <w:t xml:space="preserve">. </w:t>
      </w:r>
      <w:r w:rsidR="00C97626" w:rsidRPr="00084A0A">
        <w:rPr>
          <w:color w:val="2D2D2D"/>
          <w:sz w:val="28"/>
          <w:szCs w:val="28"/>
        </w:rPr>
        <w:t xml:space="preserve">Заявитель </w:t>
      </w:r>
      <w:r w:rsidR="00DA3523" w:rsidRPr="00084A0A">
        <w:rPr>
          <w:color w:val="2D2D2D"/>
          <w:sz w:val="28"/>
          <w:szCs w:val="28"/>
        </w:rPr>
        <w:t xml:space="preserve">обязан своевременно (в соответствии со сроками установленными программой социальной адаптации) </w:t>
      </w:r>
      <w:r w:rsidR="00C97626" w:rsidRPr="00084A0A">
        <w:rPr>
          <w:color w:val="2D2D2D"/>
          <w:sz w:val="28"/>
          <w:szCs w:val="28"/>
        </w:rPr>
        <w:t xml:space="preserve">предоставлять в уполномоченный орган сведения, подтверждающие </w:t>
      </w:r>
      <w:r w:rsidR="008C7AFF" w:rsidRPr="00084A0A">
        <w:rPr>
          <w:color w:val="2D2D2D"/>
          <w:sz w:val="28"/>
          <w:szCs w:val="28"/>
        </w:rPr>
        <w:t xml:space="preserve">ведение предпринимательской деятельности </w:t>
      </w:r>
      <w:r w:rsidR="00A51D95" w:rsidRPr="00084A0A">
        <w:rPr>
          <w:color w:val="2D2D2D"/>
          <w:sz w:val="28"/>
          <w:szCs w:val="28"/>
        </w:rPr>
        <w:t xml:space="preserve">в качестве индивидуального предпринимателя,  крестьянского (фермерского) хозяйства, самозанятого, </w:t>
      </w:r>
      <w:r w:rsidR="008C7AFF" w:rsidRPr="00084A0A">
        <w:rPr>
          <w:color w:val="2D2D2D"/>
          <w:sz w:val="28"/>
          <w:szCs w:val="28"/>
        </w:rPr>
        <w:t xml:space="preserve">и целевое расходование </w:t>
      </w:r>
      <w:r w:rsidR="00533CAE" w:rsidRPr="00084A0A">
        <w:rPr>
          <w:color w:val="2D2D2D"/>
          <w:sz w:val="28"/>
          <w:szCs w:val="28"/>
        </w:rPr>
        <w:t xml:space="preserve">предоставленной на эти цели </w:t>
      </w:r>
      <w:r w:rsidR="008C7AFF" w:rsidRPr="00084A0A">
        <w:rPr>
          <w:color w:val="2D2D2D"/>
          <w:sz w:val="28"/>
          <w:szCs w:val="28"/>
        </w:rPr>
        <w:t>денежной выплаты</w:t>
      </w:r>
      <w:r w:rsidR="00C97626" w:rsidRPr="00084A0A">
        <w:rPr>
          <w:color w:val="2D2D2D"/>
          <w:sz w:val="28"/>
          <w:szCs w:val="28"/>
        </w:rPr>
        <w:t>.</w:t>
      </w:r>
    </w:p>
    <w:p w:rsidR="009B125E" w:rsidRPr="00084A0A" w:rsidRDefault="00996C96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Заявитель</w:t>
      </w:r>
      <w:r w:rsidR="009B125E" w:rsidRPr="00084A0A">
        <w:rPr>
          <w:color w:val="2D2D2D"/>
          <w:sz w:val="28"/>
          <w:szCs w:val="28"/>
        </w:rPr>
        <w:t xml:space="preserve"> в течение </w:t>
      </w:r>
      <w:r w:rsidR="008C7AFF" w:rsidRPr="00084A0A">
        <w:rPr>
          <w:color w:val="2D2D2D"/>
          <w:sz w:val="28"/>
          <w:szCs w:val="28"/>
        </w:rPr>
        <w:t>срока действия социального контракта</w:t>
      </w:r>
      <w:r w:rsidR="00DF15FB" w:rsidRPr="00084A0A">
        <w:rPr>
          <w:color w:val="2D2D2D"/>
          <w:sz w:val="28"/>
          <w:szCs w:val="28"/>
        </w:rPr>
        <w:t xml:space="preserve">, предоставляет в </w:t>
      </w:r>
      <w:r w:rsidR="009B125E" w:rsidRPr="00084A0A">
        <w:rPr>
          <w:color w:val="2D2D2D"/>
          <w:sz w:val="28"/>
          <w:szCs w:val="28"/>
        </w:rPr>
        <w:t>у</w:t>
      </w:r>
      <w:r w:rsidR="00DF15FB" w:rsidRPr="00084A0A">
        <w:rPr>
          <w:color w:val="2D2D2D"/>
          <w:sz w:val="28"/>
          <w:szCs w:val="28"/>
        </w:rPr>
        <w:t>полномоченный орган</w:t>
      </w:r>
      <w:r w:rsidR="009B125E" w:rsidRPr="00084A0A">
        <w:rPr>
          <w:color w:val="2D2D2D"/>
          <w:sz w:val="28"/>
          <w:szCs w:val="28"/>
        </w:rPr>
        <w:t xml:space="preserve"> документы, подтверждающие фактические расходы, предназначенные для потребностей ведения предпринимательской деятельности в качестве индивидуального предпринимателя</w:t>
      </w:r>
      <w:r w:rsidR="00A51D95" w:rsidRPr="00084A0A">
        <w:rPr>
          <w:color w:val="2D2D2D"/>
          <w:sz w:val="28"/>
          <w:szCs w:val="28"/>
        </w:rPr>
        <w:t>,</w:t>
      </w:r>
      <w:r w:rsidR="009B125E" w:rsidRPr="00084A0A">
        <w:rPr>
          <w:color w:val="2D2D2D"/>
          <w:sz w:val="28"/>
          <w:szCs w:val="28"/>
        </w:rPr>
        <w:t xml:space="preserve"> крестьянского (фермерского) хозяйства, </w:t>
      </w:r>
      <w:r w:rsidR="00DA3E7C" w:rsidRPr="00084A0A">
        <w:rPr>
          <w:color w:val="2D2D2D"/>
          <w:sz w:val="28"/>
          <w:szCs w:val="28"/>
        </w:rPr>
        <w:t>самозанято</w:t>
      </w:r>
      <w:r w:rsidR="007A1EDB" w:rsidRPr="00084A0A">
        <w:rPr>
          <w:color w:val="2D2D2D"/>
          <w:sz w:val="28"/>
          <w:szCs w:val="28"/>
        </w:rPr>
        <w:t>го</w:t>
      </w:r>
      <w:r w:rsidR="00DA3E7C" w:rsidRPr="00084A0A">
        <w:rPr>
          <w:color w:val="2D2D2D"/>
          <w:sz w:val="28"/>
          <w:szCs w:val="28"/>
        </w:rPr>
        <w:t xml:space="preserve">, </w:t>
      </w:r>
      <w:r w:rsidR="009B125E" w:rsidRPr="00084A0A">
        <w:rPr>
          <w:color w:val="2D2D2D"/>
          <w:sz w:val="28"/>
          <w:szCs w:val="28"/>
        </w:rPr>
        <w:lastRenderedPageBreak/>
        <w:t xml:space="preserve">произведенные в соответствии с </w:t>
      </w:r>
      <w:r w:rsidR="007A1EDB" w:rsidRPr="00084A0A">
        <w:rPr>
          <w:color w:val="2D2D2D"/>
          <w:sz w:val="28"/>
          <w:szCs w:val="28"/>
        </w:rPr>
        <w:t>программой социальной адаптации</w:t>
      </w:r>
      <w:r w:rsidR="009B125E" w:rsidRPr="00084A0A">
        <w:rPr>
          <w:color w:val="2D2D2D"/>
          <w:sz w:val="28"/>
          <w:szCs w:val="28"/>
        </w:rPr>
        <w:t xml:space="preserve"> по факту произведенных расходов</w:t>
      </w:r>
      <w:r w:rsidR="001E656C" w:rsidRPr="00084A0A">
        <w:rPr>
          <w:color w:val="2D2D2D"/>
          <w:sz w:val="28"/>
          <w:szCs w:val="28"/>
        </w:rPr>
        <w:t xml:space="preserve"> (</w:t>
      </w:r>
      <w:r w:rsidR="00934231" w:rsidRPr="00084A0A">
        <w:rPr>
          <w:color w:val="2D2D2D"/>
          <w:sz w:val="28"/>
          <w:szCs w:val="28"/>
        </w:rPr>
        <w:t>договоры с поставщиками, покупателями, арендаторами, платежные документы, свидетельствующие о получении доходов от осуществляемо</w:t>
      </w:r>
      <w:r w:rsidR="00A51D95" w:rsidRPr="00084A0A">
        <w:rPr>
          <w:color w:val="2D2D2D"/>
          <w:sz w:val="28"/>
          <w:szCs w:val="28"/>
        </w:rPr>
        <w:t>го вида</w:t>
      </w:r>
      <w:r w:rsidR="00934231" w:rsidRPr="00084A0A">
        <w:rPr>
          <w:color w:val="2D2D2D"/>
          <w:sz w:val="28"/>
          <w:szCs w:val="28"/>
        </w:rPr>
        <w:t xml:space="preserve"> деятельности</w:t>
      </w:r>
      <w:r w:rsidR="001E656C" w:rsidRPr="00084A0A">
        <w:rPr>
          <w:color w:val="2D2D2D"/>
          <w:sz w:val="28"/>
          <w:szCs w:val="28"/>
        </w:rPr>
        <w:t>)</w:t>
      </w:r>
      <w:r w:rsidR="009B125E" w:rsidRPr="00084A0A">
        <w:rPr>
          <w:color w:val="2D2D2D"/>
          <w:sz w:val="28"/>
          <w:szCs w:val="28"/>
        </w:rPr>
        <w:t>.</w:t>
      </w:r>
    </w:p>
    <w:p w:rsidR="00573582" w:rsidRPr="00084A0A" w:rsidRDefault="00573582" w:rsidP="00573582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Уполномоченный орган по факту предоставления </w:t>
      </w:r>
      <w:r w:rsidR="00E15D17" w:rsidRPr="00084A0A">
        <w:rPr>
          <w:color w:val="2D2D2D"/>
          <w:sz w:val="28"/>
          <w:szCs w:val="28"/>
        </w:rPr>
        <w:t xml:space="preserve">заявителем </w:t>
      </w:r>
      <w:r w:rsidRPr="00084A0A">
        <w:rPr>
          <w:color w:val="2D2D2D"/>
          <w:sz w:val="28"/>
          <w:szCs w:val="28"/>
        </w:rPr>
        <w:t xml:space="preserve">сведений проводит мониторинг соответствия предоставленных документов фактической закупке в течение десяти </w:t>
      </w:r>
      <w:r w:rsidR="00893732" w:rsidRPr="00084A0A">
        <w:rPr>
          <w:color w:val="2D2D2D"/>
          <w:sz w:val="28"/>
          <w:szCs w:val="28"/>
        </w:rPr>
        <w:t xml:space="preserve">рабочих </w:t>
      </w:r>
      <w:r w:rsidRPr="00084A0A">
        <w:rPr>
          <w:color w:val="2D2D2D"/>
          <w:sz w:val="28"/>
          <w:szCs w:val="28"/>
        </w:rPr>
        <w:t xml:space="preserve">дней </w:t>
      </w:r>
      <w:r w:rsidR="006203DF" w:rsidRPr="00084A0A">
        <w:rPr>
          <w:color w:val="2D2D2D"/>
          <w:sz w:val="28"/>
          <w:szCs w:val="28"/>
        </w:rPr>
        <w:t>со дня</w:t>
      </w:r>
      <w:r w:rsidRPr="00084A0A">
        <w:rPr>
          <w:color w:val="2D2D2D"/>
          <w:sz w:val="28"/>
          <w:szCs w:val="28"/>
        </w:rPr>
        <w:t xml:space="preserve"> </w:t>
      </w:r>
      <w:r w:rsidR="006203DF" w:rsidRPr="00084A0A">
        <w:rPr>
          <w:color w:val="2D2D2D"/>
          <w:sz w:val="28"/>
          <w:szCs w:val="28"/>
        </w:rPr>
        <w:t>предоставления</w:t>
      </w:r>
      <w:r w:rsidR="00934231" w:rsidRPr="00084A0A">
        <w:rPr>
          <w:color w:val="2D2D2D"/>
          <w:sz w:val="28"/>
          <w:szCs w:val="28"/>
        </w:rPr>
        <w:t xml:space="preserve"> подтверждающих документов.</w:t>
      </w:r>
    </w:p>
    <w:p w:rsidR="00E2729B" w:rsidRPr="00084A0A" w:rsidRDefault="00E2729B" w:rsidP="007E5B10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9</w:t>
      </w:r>
      <w:r w:rsidR="00970216" w:rsidRPr="00084A0A">
        <w:rPr>
          <w:color w:val="2D2D2D"/>
          <w:sz w:val="28"/>
          <w:szCs w:val="28"/>
        </w:rPr>
        <w:t>. </w:t>
      </w:r>
      <w:r w:rsidRPr="00084A0A">
        <w:rPr>
          <w:color w:val="2D2D2D"/>
          <w:sz w:val="28"/>
          <w:szCs w:val="28"/>
        </w:rPr>
        <w:t xml:space="preserve">В случае прекращения индивидуальной предпринимательской деятельности </w:t>
      </w:r>
      <w:r w:rsidR="008A69EC" w:rsidRPr="00084A0A">
        <w:rPr>
          <w:color w:val="2D2D2D"/>
          <w:sz w:val="28"/>
          <w:szCs w:val="28"/>
        </w:rPr>
        <w:t xml:space="preserve">в качестве индивидуального предпринимателя, крестьянского (фермерского) хозяйства, самозанятого </w:t>
      </w:r>
      <w:r w:rsidRPr="00084A0A">
        <w:rPr>
          <w:color w:val="2D2D2D"/>
          <w:sz w:val="28"/>
          <w:szCs w:val="28"/>
        </w:rPr>
        <w:t xml:space="preserve">в период действия социального контракта заявитель обязан уведомить </w:t>
      </w:r>
      <w:r w:rsidR="005A5A97" w:rsidRPr="00084A0A">
        <w:rPr>
          <w:color w:val="2D2D2D"/>
          <w:sz w:val="28"/>
          <w:szCs w:val="28"/>
        </w:rPr>
        <w:t xml:space="preserve">об этом </w:t>
      </w:r>
      <w:r w:rsidRPr="00084A0A">
        <w:rPr>
          <w:color w:val="2D2D2D"/>
          <w:sz w:val="28"/>
          <w:szCs w:val="28"/>
        </w:rPr>
        <w:t>уполномоченный орган в течение трех рабочих дней</w:t>
      </w:r>
      <w:r w:rsidR="00970216" w:rsidRPr="00084A0A">
        <w:rPr>
          <w:color w:val="2D2D2D"/>
          <w:sz w:val="28"/>
          <w:szCs w:val="28"/>
        </w:rPr>
        <w:t>.</w:t>
      </w:r>
    </w:p>
    <w:p w:rsidR="00970216" w:rsidRPr="00084A0A" w:rsidRDefault="005A5A97" w:rsidP="007A2B7C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10</w:t>
      </w:r>
      <w:r w:rsidR="002F54A6" w:rsidRPr="00084A0A">
        <w:rPr>
          <w:color w:val="2D2D2D"/>
          <w:sz w:val="28"/>
          <w:szCs w:val="28"/>
        </w:rPr>
        <w:t>. Денежная выплата подлежит возврату заявителем в случае использования полученных средств на иные цели, не предусмотренные программой социальной адаптации</w:t>
      </w:r>
      <w:r w:rsidR="0057135D" w:rsidRPr="00084A0A">
        <w:rPr>
          <w:color w:val="2D2D2D"/>
          <w:sz w:val="28"/>
          <w:szCs w:val="28"/>
        </w:rPr>
        <w:t>, прекращения предпринимательской деятельности в качестве индивидуального предпринимателя</w:t>
      </w:r>
      <w:r w:rsidR="00A7067F" w:rsidRPr="00084A0A">
        <w:rPr>
          <w:color w:val="2D2D2D"/>
          <w:sz w:val="28"/>
          <w:szCs w:val="28"/>
        </w:rPr>
        <w:t>,</w:t>
      </w:r>
      <w:r w:rsidR="0057135D" w:rsidRPr="00084A0A">
        <w:rPr>
          <w:color w:val="2D2D2D"/>
          <w:sz w:val="28"/>
          <w:szCs w:val="28"/>
        </w:rPr>
        <w:t xml:space="preserve"> крестьянского (фермерского) хозяйства</w:t>
      </w:r>
      <w:r w:rsidR="00A7067F" w:rsidRPr="00084A0A">
        <w:rPr>
          <w:color w:val="2D2D2D"/>
          <w:sz w:val="28"/>
          <w:szCs w:val="28"/>
        </w:rPr>
        <w:t>, самозанятого</w:t>
      </w:r>
      <w:r w:rsidR="0057135D" w:rsidRPr="00084A0A">
        <w:rPr>
          <w:color w:val="2D2D2D"/>
          <w:sz w:val="28"/>
          <w:szCs w:val="28"/>
        </w:rPr>
        <w:t xml:space="preserve"> </w:t>
      </w:r>
      <w:r w:rsidRPr="00084A0A">
        <w:rPr>
          <w:color w:val="2D2D2D"/>
          <w:sz w:val="28"/>
          <w:szCs w:val="28"/>
        </w:rPr>
        <w:t>(</w:t>
      </w:r>
      <w:r w:rsidR="0057135D" w:rsidRPr="00084A0A">
        <w:rPr>
          <w:color w:val="2D2D2D"/>
          <w:sz w:val="28"/>
          <w:szCs w:val="28"/>
        </w:rPr>
        <w:t>в период действия социального контракта</w:t>
      </w:r>
      <w:r w:rsidRPr="00084A0A">
        <w:rPr>
          <w:color w:val="2D2D2D"/>
          <w:sz w:val="28"/>
          <w:szCs w:val="28"/>
        </w:rPr>
        <w:t xml:space="preserve"> по собственной инициативе)</w:t>
      </w:r>
      <w:r w:rsidR="002F54A6" w:rsidRPr="00084A0A">
        <w:rPr>
          <w:color w:val="2D2D2D"/>
          <w:sz w:val="28"/>
          <w:szCs w:val="28"/>
        </w:rPr>
        <w:t xml:space="preserve">. </w:t>
      </w:r>
    </w:p>
    <w:p w:rsidR="007A2B7C" w:rsidRPr="00084A0A" w:rsidRDefault="007A2B7C" w:rsidP="007A2B7C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Возврат денежных средств осуществляется в порядке, установленном Правилами оказания государственной социальной помощи на основании социального контракта отдельным категориям граждан в 2021-202</w:t>
      </w:r>
      <w:r w:rsidR="00693E2D" w:rsidRPr="00084A0A">
        <w:rPr>
          <w:color w:val="2D2D2D"/>
          <w:sz w:val="28"/>
          <w:szCs w:val="28"/>
        </w:rPr>
        <w:t>3 годах, утвержденными настоящим Постановлением.</w:t>
      </w:r>
    </w:p>
    <w:p w:rsidR="00693E2D" w:rsidRPr="00084A0A" w:rsidRDefault="00693E2D" w:rsidP="00693E2D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11. Уполномоченный орган в течение пяти рабочих дней со дня подачи заявления об оказании государственной социальной помощи на основании социального контракта на реализацию мероприятия по осуществлению индивидуальной предпринимательской деятельности принимает решение о предоставлении денежной выплаты либо в отказе в предоставлении.</w:t>
      </w:r>
    </w:p>
    <w:p w:rsidR="00693E2D" w:rsidRPr="00084A0A" w:rsidRDefault="00693E2D" w:rsidP="00693E2D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Основанием для отказа является неполное предоставление документов, указанных в пункте 3 настоящего Порядка.</w:t>
      </w:r>
    </w:p>
    <w:p w:rsidR="00B740D5" w:rsidRPr="00084A0A" w:rsidRDefault="00693E2D" w:rsidP="00B740D5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12</w:t>
      </w:r>
      <w:r w:rsidR="00B740D5" w:rsidRPr="00084A0A">
        <w:rPr>
          <w:color w:val="2D2D2D"/>
          <w:sz w:val="28"/>
          <w:szCs w:val="28"/>
        </w:rPr>
        <w:t>. Уполномоченный орган оказывает совместно с</w:t>
      </w:r>
      <w:r w:rsidR="00BA6858" w:rsidRPr="00084A0A">
        <w:rPr>
          <w:color w:val="2D2D2D"/>
          <w:sz w:val="28"/>
          <w:szCs w:val="28"/>
        </w:rPr>
        <w:t xml:space="preserve"> органами, уполномоченными на решение вопросов в сфере регулирования малого и среднего предпринимательства, органами занятости населения, органами местного самоуправления и иными организациями</w:t>
      </w:r>
      <w:r w:rsidR="00B740D5" w:rsidRPr="00084A0A">
        <w:rPr>
          <w:color w:val="2D2D2D"/>
          <w:sz w:val="28"/>
          <w:szCs w:val="28"/>
        </w:rPr>
        <w:t xml:space="preserve"> Пензенской области содействие </w:t>
      </w:r>
      <w:r w:rsidR="00BA6858" w:rsidRPr="00084A0A">
        <w:rPr>
          <w:color w:val="2D2D2D"/>
          <w:sz w:val="28"/>
          <w:szCs w:val="28"/>
        </w:rPr>
        <w:t xml:space="preserve">заявителю </w:t>
      </w:r>
      <w:r w:rsidR="00B740D5" w:rsidRPr="00084A0A">
        <w:rPr>
          <w:color w:val="2D2D2D"/>
          <w:sz w:val="28"/>
          <w:szCs w:val="28"/>
        </w:rPr>
        <w:t>в</w:t>
      </w:r>
      <w:r w:rsidR="00BA6858" w:rsidRPr="00084A0A">
        <w:rPr>
          <w:color w:val="2D2D2D"/>
          <w:sz w:val="28"/>
          <w:szCs w:val="28"/>
        </w:rPr>
        <w:t xml:space="preserve"> осуществлении индивидуальной предпринимательской деятельности</w:t>
      </w:r>
      <w:r w:rsidR="00B740D5" w:rsidRPr="00084A0A">
        <w:rPr>
          <w:color w:val="2D2D2D"/>
          <w:sz w:val="28"/>
          <w:szCs w:val="28"/>
        </w:rPr>
        <w:t>.</w:t>
      </w:r>
    </w:p>
    <w:p w:rsidR="00B740D5" w:rsidRPr="00084A0A" w:rsidRDefault="00B740D5" w:rsidP="00B740D5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1</w:t>
      </w:r>
      <w:r w:rsidR="00693E2D" w:rsidRPr="00084A0A">
        <w:rPr>
          <w:color w:val="2D2D2D"/>
          <w:sz w:val="28"/>
          <w:szCs w:val="28"/>
        </w:rPr>
        <w:t>3</w:t>
      </w:r>
      <w:r w:rsidRPr="00084A0A">
        <w:rPr>
          <w:color w:val="2D2D2D"/>
          <w:sz w:val="28"/>
          <w:szCs w:val="28"/>
        </w:rPr>
        <w:t>. Текущий контроль за предоставлением заявителям государственной социальной помощи на основании социального контракта и целевым ее расходованием осуществляет руководитель уполномоченного органа или уполномоченное им лицо.</w:t>
      </w:r>
    </w:p>
    <w:p w:rsidR="00B740D5" w:rsidRPr="00084A0A" w:rsidRDefault="00B740D5" w:rsidP="00B740D5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1</w:t>
      </w:r>
      <w:r w:rsidR="00693E2D" w:rsidRPr="00084A0A">
        <w:rPr>
          <w:color w:val="2D2D2D"/>
          <w:sz w:val="28"/>
          <w:szCs w:val="28"/>
        </w:rPr>
        <w:t>4</w:t>
      </w:r>
      <w:r w:rsidRPr="00084A0A">
        <w:rPr>
          <w:color w:val="2D2D2D"/>
          <w:sz w:val="28"/>
          <w:szCs w:val="28"/>
        </w:rPr>
        <w:t>. Контроль за использованием предоставленных на эти цели средств осуществляет Министерство труда, социальной защиты и демографии Пензенской области.</w:t>
      </w:r>
    </w:p>
    <w:p w:rsidR="00257F91" w:rsidRPr="00084A0A" w:rsidRDefault="00257F91" w:rsidP="007A2B7C">
      <w:pPr>
        <w:shd w:val="clear" w:color="auto" w:fill="FFFFFF"/>
        <w:ind w:firstLine="851"/>
        <w:jc w:val="both"/>
        <w:textAlignment w:val="baseline"/>
        <w:rPr>
          <w:color w:val="2D2D2D"/>
          <w:sz w:val="28"/>
          <w:szCs w:val="28"/>
        </w:rPr>
      </w:pPr>
    </w:p>
    <w:p w:rsidR="00AB2763" w:rsidRPr="00084A0A" w:rsidRDefault="00AB2763" w:rsidP="007E5B10">
      <w:pPr>
        <w:widowControl/>
        <w:ind w:firstLine="851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br w:type="page"/>
      </w:r>
    </w:p>
    <w:p w:rsidR="00AB2763" w:rsidRPr="00084A0A" w:rsidRDefault="00AB2763" w:rsidP="00AB2763">
      <w:pPr>
        <w:shd w:val="clear" w:color="auto" w:fill="FFFFFF"/>
        <w:ind w:firstLine="851"/>
        <w:jc w:val="right"/>
        <w:textAlignment w:val="baseline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lastRenderedPageBreak/>
        <w:t>Приложение</w:t>
      </w:r>
    </w:p>
    <w:p w:rsidR="00AD5C45" w:rsidRPr="00084A0A" w:rsidRDefault="00AB2763" w:rsidP="00AB2763">
      <w:pPr>
        <w:pStyle w:val="ab"/>
        <w:autoSpaceDE w:val="0"/>
        <w:autoSpaceDN w:val="0"/>
        <w:adjustRightInd w:val="0"/>
        <w:jc w:val="right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 xml:space="preserve">к Порядку </w:t>
      </w:r>
      <w:r w:rsidR="007A2B7C" w:rsidRPr="00084A0A">
        <w:rPr>
          <w:color w:val="2D2D2D"/>
          <w:sz w:val="28"/>
          <w:szCs w:val="28"/>
        </w:rPr>
        <w:t>предоставления</w:t>
      </w:r>
      <w:r w:rsidRPr="00084A0A">
        <w:rPr>
          <w:color w:val="2D2D2D"/>
          <w:sz w:val="28"/>
          <w:szCs w:val="28"/>
        </w:rPr>
        <w:t xml:space="preserve"> денежной </w:t>
      </w:r>
    </w:p>
    <w:p w:rsidR="00AD5C45" w:rsidRPr="00084A0A" w:rsidRDefault="00AB2763" w:rsidP="00AB2763">
      <w:pPr>
        <w:pStyle w:val="ab"/>
        <w:autoSpaceDE w:val="0"/>
        <w:autoSpaceDN w:val="0"/>
        <w:adjustRightInd w:val="0"/>
        <w:jc w:val="right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выплаты гражданам, заключившим социальный контракт</w:t>
      </w:r>
    </w:p>
    <w:p w:rsidR="00AD5C45" w:rsidRPr="00084A0A" w:rsidRDefault="00AB2763" w:rsidP="00AB2763">
      <w:pPr>
        <w:pStyle w:val="ab"/>
        <w:autoSpaceDE w:val="0"/>
        <w:autoSpaceDN w:val="0"/>
        <w:adjustRightInd w:val="0"/>
        <w:jc w:val="right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на реализацию мероприятия по осуществлению</w:t>
      </w:r>
    </w:p>
    <w:p w:rsidR="00AB2763" w:rsidRPr="00084A0A" w:rsidRDefault="00AB2763" w:rsidP="00AB2763">
      <w:pPr>
        <w:pStyle w:val="ab"/>
        <w:autoSpaceDE w:val="0"/>
        <w:autoSpaceDN w:val="0"/>
        <w:adjustRightInd w:val="0"/>
        <w:jc w:val="right"/>
        <w:rPr>
          <w:color w:val="2D2D2D"/>
          <w:sz w:val="28"/>
          <w:szCs w:val="28"/>
        </w:rPr>
      </w:pPr>
      <w:r w:rsidRPr="00084A0A">
        <w:rPr>
          <w:color w:val="2D2D2D"/>
          <w:sz w:val="28"/>
          <w:szCs w:val="28"/>
        </w:rPr>
        <w:t>индивидуальной предпринимательской деятельности</w:t>
      </w:r>
    </w:p>
    <w:p w:rsidR="00AB2763" w:rsidRPr="00084A0A" w:rsidRDefault="00AB2763" w:rsidP="00AB2763">
      <w:pPr>
        <w:pStyle w:val="ab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B63F1" w:rsidRPr="00084A0A" w:rsidRDefault="00FB63F1" w:rsidP="00FB63F1">
      <w:pPr>
        <w:jc w:val="right"/>
        <w:textAlignment w:val="baseline"/>
        <w:outlineLvl w:val="0"/>
        <w:rPr>
          <w:sz w:val="28"/>
          <w:szCs w:val="28"/>
        </w:rPr>
      </w:pPr>
      <w:r w:rsidRPr="00084A0A">
        <w:rPr>
          <w:sz w:val="24"/>
          <w:szCs w:val="24"/>
        </w:rPr>
        <w:t>Руководителю</w:t>
      </w:r>
      <w:r w:rsidRPr="00084A0A">
        <w:rPr>
          <w:sz w:val="28"/>
          <w:szCs w:val="28"/>
        </w:rPr>
        <w:t xml:space="preserve"> _____________________________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  <w:vertAlign w:val="superscript"/>
        </w:rPr>
      </w:pPr>
      <w:r w:rsidRPr="00084A0A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(наименование уполномоченного органа)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   </w:t>
      </w:r>
      <w:r w:rsidRPr="00084A0A">
        <w:rPr>
          <w:sz w:val="24"/>
          <w:szCs w:val="24"/>
        </w:rPr>
        <w:t>от гр.</w:t>
      </w:r>
      <w:r w:rsidRPr="00084A0A">
        <w:rPr>
          <w:sz w:val="28"/>
          <w:szCs w:val="28"/>
        </w:rPr>
        <w:t xml:space="preserve"> ___</w:t>
      </w:r>
      <w:r w:rsidR="00D913CF" w:rsidRPr="00084A0A">
        <w:rPr>
          <w:sz w:val="28"/>
          <w:szCs w:val="28"/>
        </w:rPr>
        <w:t>___</w:t>
      </w:r>
      <w:r w:rsidRPr="00084A0A">
        <w:rPr>
          <w:sz w:val="28"/>
          <w:szCs w:val="28"/>
        </w:rPr>
        <w:t>_____</w:t>
      </w:r>
      <w:r w:rsidR="00D913CF" w:rsidRPr="00084A0A">
        <w:rPr>
          <w:sz w:val="28"/>
          <w:szCs w:val="28"/>
        </w:rPr>
        <w:t>_</w:t>
      </w:r>
      <w:r w:rsidRPr="00084A0A">
        <w:rPr>
          <w:sz w:val="28"/>
          <w:szCs w:val="28"/>
        </w:rPr>
        <w:t>______________________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</w:t>
      </w:r>
      <w:r w:rsidRPr="00084A0A">
        <w:rPr>
          <w:sz w:val="24"/>
          <w:szCs w:val="24"/>
        </w:rPr>
        <w:t>адрес регистрации</w:t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  <w:t xml:space="preserve">  _</w:t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  <w:t>__</w:t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  <w:t>____________________</w:t>
      </w:r>
    </w:p>
    <w:p w:rsidR="00FB63F1" w:rsidRPr="00084A0A" w:rsidRDefault="00FB63F1" w:rsidP="00FB63F1">
      <w:pPr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________________________________________      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</w:t>
      </w:r>
      <w:r w:rsidRPr="00084A0A">
        <w:rPr>
          <w:sz w:val="24"/>
          <w:szCs w:val="24"/>
        </w:rPr>
        <w:t>адрес фактического проживания</w:t>
      </w:r>
      <w:r w:rsidRPr="00084A0A">
        <w:rPr>
          <w:sz w:val="28"/>
          <w:szCs w:val="28"/>
        </w:rPr>
        <w:t xml:space="preserve"> ______________</w:t>
      </w:r>
    </w:p>
    <w:p w:rsidR="00FB63F1" w:rsidRPr="00084A0A" w:rsidRDefault="00FB63F1" w:rsidP="00FB63F1">
      <w:pPr>
        <w:jc w:val="right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>________________________________________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 </w:t>
      </w:r>
      <w:r w:rsidRPr="00084A0A">
        <w:rPr>
          <w:sz w:val="24"/>
          <w:szCs w:val="24"/>
        </w:rPr>
        <w:t>паспортные данные</w:t>
      </w:r>
      <w:r w:rsidRPr="00084A0A">
        <w:rPr>
          <w:sz w:val="28"/>
          <w:szCs w:val="28"/>
        </w:rPr>
        <w:t>_____</w:t>
      </w:r>
      <w:r w:rsidRPr="00084A0A">
        <w:rPr>
          <w:sz w:val="28"/>
          <w:szCs w:val="28"/>
        </w:rPr>
        <w:softHyphen/>
      </w:r>
      <w:r w:rsidRPr="00084A0A">
        <w:rPr>
          <w:sz w:val="28"/>
          <w:szCs w:val="28"/>
        </w:rPr>
        <w:softHyphen/>
        <w:t>___________________</w:t>
      </w:r>
    </w:p>
    <w:p w:rsidR="00FB63F1" w:rsidRPr="00084A0A" w:rsidRDefault="00FB63F1" w:rsidP="00FB63F1">
      <w:pPr>
        <w:jc w:val="right"/>
        <w:textAlignment w:val="baseline"/>
        <w:outlineLvl w:val="0"/>
        <w:rPr>
          <w:sz w:val="28"/>
          <w:szCs w:val="28"/>
          <w:vertAlign w:val="superscript"/>
        </w:rPr>
      </w:pPr>
      <w:r w:rsidRPr="00084A0A">
        <w:rPr>
          <w:sz w:val="28"/>
          <w:szCs w:val="28"/>
          <w:vertAlign w:val="superscript"/>
        </w:rPr>
        <w:t>(дата выдачи, кем выдан, серия, номер)</w:t>
      </w:r>
    </w:p>
    <w:p w:rsidR="00FB63F1" w:rsidRPr="00084A0A" w:rsidRDefault="00FB63F1" w:rsidP="00FB63F1">
      <w:pPr>
        <w:jc w:val="right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>________________________________________</w:t>
      </w:r>
    </w:p>
    <w:p w:rsidR="00FB63F1" w:rsidRPr="00084A0A" w:rsidRDefault="00FB63F1" w:rsidP="00FB63F1">
      <w:pPr>
        <w:jc w:val="center"/>
        <w:textAlignment w:val="baseline"/>
        <w:outlineLvl w:val="0"/>
        <w:rPr>
          <w:sz w:val="28"/>
          <w:szCs w:val="28"/>
        </w:rPr>
      </w:pPr>
      <w:r w:rsidRPr="00084A0A">
        <w:rPr>
          <w:sz w:val="28"/>
          <w:szCs w:val="28"/>
        </w:rPr>
        <w:t xml:space="preserve">                                                          </w:t>
      </w:r>
      <w:r w:rsidRPr="00084A0A">
        <w:rPr>
          <w:sz w:val="24"/>
          <w:szCs w:val="24"/>
        </w:rPr>
        <w:t>телефон</w:t>
      </w:r>
      <w:r w:rsidRPr="00084A0A">
        <w:rPr>
          <w:sz w:val="28"/>
          <w:szCs w:val="28"/>
        </w:rPr>
        <w:t xml:space="preserve"> ________________________________</w:t>
      </w:r>
    </w:p>
    <w:p w:rsidR="00FB63F1" w:rsidRPr="00084A0A" w:rsidRDefault="00FB63F1" w:rsidP="00FB63F1">
      <w:pPr>
        <w:jc w:val="right"/>
        <w:textAlignment w:val="baseline"/>
        <w:outlineLvl w:val="0"/>
        <w:rPr>
          <w:sz w:val="28"/>
          <w:szCs w:val="28"/>
        </w:rPr>
      </w:pPr>
    </w:p>
    <w:p w:rsidR="00FB63F1" w:rsidRPr="00084A0A" w:rsidRDefault="00FB63F1" w:rsidP="00FB63F1">
      <w:pPr>
        <w:autoSpaceDE w:val="0"/>
        <w:autoSpaceDN w:val="0"/>
        <w:jc w:val="center"/>
        <w:rPr>
          <w:sz w:val="28"/>
          <w:szCs w:val="28"/>
        </w:rPr>
      </w:pPr>
      <w:bookmarkStart w:id="0" w:name="P172"/>
      <w:bookmarkEnd w:id="0"/>
      <w:r w:rsidRPr="00084A0A">
        <w:rPr>
          <w:sz w:val="28"/>
          <w:szCs w:val="28"/>
        </w:rPr>
        <w:t xml:space="preserve">Заявление об оказании государственной социальной помощи </w:t>
      </w:r>
    </w:p>
    <w:p w:rsidR="00FB63F1" w:rsidRPr="00084A0A" w:rsidRDefault="00FB63F1" w:rsidP="00FB63F1">
      <w:pPr>
        <w:autoSpaceDE w:val="0"/>
        <w:autoSpaceDN w:val="0"/>
        <w:jc w:val="center"/>
        <w:rPr>
          <w:sz w:val="28"/>
          <w:szCs w:val="28"/>
        </w:rPr>
      </w:pPr>
      <w:r w:rsidRPr="00084A0A">
        <w:rPr>
          <w:sz w:val="28"/>
          <w:szCs w:val="28"/>
        </w:rPr>
        <w:t>на основании социального контракта на реализацию мероприятия</w:t>
      </w:r>
    </w:p>
    <w:p w:rsidR="00FB63F1" w:rsidRPr="00084A0A" w:rsidRDefault="00FB63F1" w:rsidP="00FB63F1">
      <w:pPr>
        <w:shd w:val="clear" w:color="auto" w:fill="FFFFFF"/>
        <w:jc w:val="center"/>
        <w:textAlignment w:val="baseline"/>
        <w:rPr>
          <w:color w:val="2D2D2D"/>
          <w:sz w:val="28"/>
          <w:szCs w:val="28"/>
        </w:rPr>
      </w:pPr>
      <w:r w:rsidRPr="00084A0A">
        <w:rPr>
          <w:sz w:val="28"/>
          <w:szCs w:val="28"/>
        </w:rPr>
        <w:t xml:space="preserve"> </w:t>
      </w:r>
      <w:r w:rsidRPr="00084A0A">
        <w:rPr>
          <w:color w:val="2D2D2D"/>
          <w:sz w:val="28"/>
          <w:szCs w:val="28"/>
        </w:rPr>
        <w:t>по осуществлению индивидуальной предпринимательской деятельности</w:t>
      </w:r>
    </w:p>
    <w:p w:rsidR="00FB63F1" w:rsidRPr="00084A0A" w:rsidRDefault="00FB63F1" w:rsidP="00FB63F1">
      <w:pPr>
        <w:autoSpaceDE w:val="0"/>
        <w:autoSpaceDN w:val="0"/>
        <w:jc w:val="center"/>
        <w:rPr>
          <w:sz w:val="28"/>
          <w:szCs w:val="28"/>
        </w:rPr>
      </w:pPr>
    </w:p>
    <w:p w:rsidR="00292769" w:rsidRPr="00084A0A" w:rsidRDefault="00FB63F1" w:rsidP="00292769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На основании заключенного социального контракта от ___________ № ______  прошу  назначить </w:t>
      </w:r>
      <w:r w:rsidR="00292769" w:rsidRPr="00084A0A">
        <w:rPr>
          <w:sz w:val="26"/>
          <w:szCs w:val="26"/>
        </w:rPr>
        <w:t xml:space="preserve">единовременную </w:t>
      </w:r>
      <w:r w:rsidRPr="00084A0A">
        <w:rPr>
          <w:sz w:val="26"/>
          <w:szCs w:val="26"/>
        </w:rPr>
        <w:t>денежную выплату в размере_______ руб.</w:t>
      </w:r>
      <w:r w:rsidR="00292769" w:rsidRPr="00084A0A">
        <w:rPr>
          <w:sz w:val="26"/>
          <w:szCs w:val="26"/>
        </w:rPr>
        <w:t>___ коп.</w:t>
      </w:r>
    </w:p>
    <w:p w:rsidR="00FB63F1" w:rsidRPr="00084A0A" w:rsidRDefault="00292769" w:rsidP="00292769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Единовременную </w:t>
      </w:r>
      <w:r w:rsidR="00FB63F1" w:rsidRPr="00084A0A">
        <w:rPr>
          <w:sz w:val="26"/>
          <w:szCs w:val="26"/>
        </w:rPr>
        <w:t xml:space="preserve">денежную выплату прошу перечислить на мой счет </w:t>
      </w:r>
      <w:r w:rsidR="00116441" w:rsidRPr="00084A0A">
        <w:rPr>
          <w:sz w:val="26"/>
          <w:szCs w:val="26"/>
        </w:rPr>
        <w:t xml:space="preserve">                   </w:t>
      </w:r>
      <w:r w:rsidR="00FB63F1" w:rsidRPr="00084A0A">
        <w:rPr>
          <w:sz w:val="26"/>
          <w:szCs w:val="26"/>
        </w:rPr>
        <w:t>№ ______</w:t>
      </w:r>
      <w:r w:rsidRPr="00084A0A">
        <w:rPr>
          <w:sz w:val="26"/>
          <w:szCs w:val="26"/>
        </w:rPr>
        <w:t xml:space="preserve">_________ </w:t>
      </w:r>
      <w:r w:rsidR="00FB63F1" w:rsidRPr="00084A0A">
        <w:rPr>
          <w:sz w:val="26"/>
          <w:szCs w:val="26"/>
        </w:rPr>
        <w:t>в кредитную организацию</w:t>
      </w:r>
      <w:r w:rsidRPr="00084A0A">
        <w:rPr>
          <w:sz w:val="26"/>
          <w:szCs w:val="26"/>
        </w:rPr>
        <w:t xml:space="preserve"> </w:t>
      </w:r>
      <w:r w:rsidR="00FB63F1" w:rsidRPr="00084A0A">
        <w:rPr>
          <w:sz w:val="26"/>
          <w:szCs w:val="26"/>
        </w:rPr>
        <w:t xml:space="preserve"> __</w:t>
      </w:r>
      <w:r w:rsidRPr="00084A0A">
        <w:rPr>
          <w:sz w:val="26"/>
          <w:szCs w:val="26"/>
        </w:rPr>
        <w:t>_____</w:t>
      </w:r>
      <w:r w:rsidR="00FB63F1" w:rsidRPr="00084A0A">
        <w:rPr>
          <w:sz w:val="26"/>
          <w:szCs w:val="26"/>
        </w:rPr>
        <w:t>__________________</w:t>
      </w:r>
      <w:r w:rsidRPr="00084A0A">
        <w:rPr>
          <w:sz w:val="26"/>
          <w:szCs w:val="26"/>
        </w:rPr>
        <w:t xml:space="preserve">________ </w:t>
      </w:r>
      <w:r w:rsidR="00FB63F1" w:rsidRPr="00084A0A">
        <w:rPr>
          <w:sz w:val="26"/>
          <w:szCs w:val="26"/>
        </w:rPr>
        <w:t xml:space="preserve">№ ______________ филиал __________.       </w:t>
      </w:r>
      <w:r w:rsidR="00FB63F1" w:rsidRPr="00084A0A">
        <w:rPr>
          <w:sz w:val="26"/>
          <w:szCs w:val="26"/>
          <w:vertAlign w:val="superscript"/>
        </w:rPr>
        <w:t xml:space="preserve">                                             наименование</w:t>
      </w:r>
    </w:p>
    <w:p w:rsidR="00D20E9D" w:rsidRPr="00084A0A" w:rsidRDefault="00FB63F1" w:rsidP="00D20E9D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С правилами предоставления </w:t>
      </w:r>
      <w:r w:rsidR="00AD5C45" w:rsidRPr="00084A0A">
        <w:rPr>
          <w:sz w:val="26"/>
          <w:szCs w:val="26"/>
        </w:rPr>
        <w:t xml:space="preserve">единовременной </w:t>
      </w:r>
      <w:r w:rsidRPr="00084A0A">
        <w:rPr>
          <w:sz w:val="26"/>
          <w:szCs w:val="26"/>
        </w:rPr>
        <w:t>денежной выплаты ознакомлен(а).</w:t>
      </w:r>
      <w:r w:rsidR="00AD5C45" w:rsidRPr="00084A0A">
        <w:rPr>
          <w:sz w:val="26"/>
          <w:szCs w:val="26"/>
        </w:rPr>
        <w:t xml:space="preserve"> </w:t>
      </w:r>
    </w:p>
    <w:p w:rsidR="00D20E9D" w:rsidRPr="00084A0A" w:rsidRDefault="00D20E9D" w:rsidP="00D20E9D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Предупрежден(а) об ответственности за достоверность представленных сведений и документов в соответствии со </w:t>
      </w:r>
      <w:hyperlink r:id="rId8" w:history="1">
        <w:r w:rsidRPr="00084A0A">
          <w:rPr>
            <w:sz w:val="26"/>
            <w:szCs w:val="26"/>
          </w:rPr>
          <w:t>ст. 159.2</w:t>
        </w:r>
      </w:hyperlink>
      <w:r w:rsidRPr="00084A0A">
        <w:rPr>
          <w:sz w:val="26"/>
          <w:szCs w:val="26"/>
        </w:rPr>
        <w:t xml:space="preserve"> </w:t>
      </w:r>
      <w:r w:rsidR="0072718D" w:rsidRPr="00084A0A">
        <w:rPr>
          <w:sz w:val="26"/>
          <w:szCs w:val="26"/>
        </w:rPr>
        <w:t>«</w:t>
      </w:r>
      <w:r w:rsidRPr="00084A0A">
        <w:rPr>
          <w:sz w:val="26"/>
          <w:szCs w:val="26"/>
        </w:rPr>
        <w:t>Мошенничество при получении выплат</w:t>
      </w:r>
      <w:r w:rsidR="0072718D" w:rsidRPr="00084A0A">
        <w:rPr>
          <w:sz w:val="26"/>
          <w:szCs w:val="26"/>
        </w:rPr>
        <w:t>»</w:t>
      </w:r>
      <w:r w:rsidRPr="00084A0A">
        <w:rPr>
          <w:sz w:val="26"/>
          <w:szCs w:val="26"/>
        </w:rPr>
        <w:t xml:space="preserve"> Уголовного кодекса Российской Федерации.</w:t>
      </w:r>
    </w:p>
    <w:p w:rsidR="00FB63F1" w:rsidRPr="00084A0A" w:rsidRDefault="00FB63F1" w:rsidP="00FB63F1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К заявлению прилагаю документы (копии документов) в количестве _______шт., </w:t>
      </w: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  <w:r w:rsidRPr="00084A0A">
        <w:rPr>
          <w:sz w:val="26"/>
          <w:szCs w:val="26"/>
        </w:rPr>
        <w:t>в том числе: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9072"/>
      </w:tblGrid>
      <w:tr w:rsidR="00FB63F1" w:rsidRPr="00084A0A" w:rsidTr="00FB63F1">
        <w:tc>
          <w:tcPr>
            <w:tcW w:w="771" w:type="dxa"/>
          </w:tcPr>
          <w:p w:rsidR="00FB63F1" w:rsidRPr="00084A0A" w:rsidRDefault="00FB63F1" w:rsidP="001F4F7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84A0A">
              <w:rPr>
                <w:sz w:val="24"/>
                <w:szCs w:val="24"/>
              </w:rPr>
              <w:t>№ п/п</w:t>
            </w:r>
          </w:p>
        </w:tc>
        <w:tc>
          <w:tcPr>
            <w:tcW w:w="9072" w:type="dxa"/>
          </w:tcPr>
          <w:p w:rsidR="00FB63F1" w:rsidRPr="00084A0A" w:rsidRDefault="00FB63F1" w:rsidP="00FB63F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84A0A">
              <w:rPr>
                <w:sz w:val="24"/>
                <w:szCs w:val="24"/>
              </w:rPr>
              <w:t>Наименование документов</w:t>
            </w:r>
          </w:p>
        </w:tc>
      </w:tr>
      <w:tr w:rsidR="00FB63F1" w:rsidRPr="00084A0A" w:rsidTr="00FB63F1">
        <w:trPr>
          <w:trHeight w:val="233"/>
        </w:trPr>
        <w:tc>
          <w:tcPr>
            <w:tcW w:w="771" w:type="dxa"/>
          </w:tcPr>
          <w:p w:rsidR="00FB63F1" w:rsidRPr="00084A0A" w:rsidRDefault="00FB63F1" w:rsidP="001F4F72">
            <w:pPr>
              <w:autoSpaceDE w:val="0"/>
              <w:autoSpaceDN w:val="0"/>
              <w:jc w:val="center"/>
            </w:pPr>
            <w:r w:rsidRPr="00084A0A">
              <w:t>1.</w:t>
            </w:r>
          </w:p>
        </w:tc>
        <w:tc>
          <w:tcPr>
            <w:tcW w:w="9072" w:type="dxa"/>
          </w:tcPr>
          <w:p w:rsidR="00FB63F1" w:rsidRPr="00084A0A" w:rsidRDefault="00FB63F1" w:rsidP="001F4F72">
            <w:pPr>
              <w:autoSpaceDE w:val="0"/>
              <w:autoSpaceDN w:val="0"/>
              <w:jc w:val="both"/>
            </w:pPr>
          </w:p>
        </w:tc>
      </w:tr>
      <w:tr w:rsidR="00FB63F1" w:rsidRPr="00084A0A" w:rsidTr="00FB63F1">
        <w:tc>
          <w:tcPr>
            <w:tcW w:w="771" w:type="dxa"/>
          </w:tcPr>
          <w:p w:rsidR="00FB63F1" w:rsidRPr="00084A0A" w:rsidRDefault="00FB63F1" w:rsidP="001F4F72">
            <w:pPr>
              <w:autoSpaceDE w:val="0"/>
              <w:autoSpaceDN w:val="0"/>
              <w:jc w:val="center"/>
            </w:pPr>
            <w:r w:rsidRPr="00084A0A">
              <w:t>2.</w:t>
            </w:r>
          </w:p>
        </w:tc>
        <w:tc>
          <w:tcPr>
            <w:tcW w:w="9072" w:type="dxa"/>
          </w:tcPr>
          <w:p w:rsidR="00FB63F1" w:rsidRPr="00084A0A" w:rsidRDefault="00FB63F1" w:rsidP="001F4F72">
            <w:pPr>
              <w:autoSpaceDE w:val="0"/>
              <w:autoSpaceDN w:val="0"/>
              <w:jc w:val="both"/>
            </w:pPr>
          </w:p>
        </w:tc>
      </w:tr>
      <w:tr w:rsidR="00FB63F1" w:rsidRPr="00084A0A" w:rsidTr="00FB63F1">
        <w:tc>
          <w:tcPr>
            <w:tcW w:w="771" w:type="dxa"/>
          </w:tcPr>
          <w:p w:rsidR="00FB63F1" w:rsidRPr="00084A0A" w:rsidRDefault="00FB63F1" w:rsidP="001F4F72">
            <w:pPr>
              <w:autoSpaceDE w:val="0"/>
              <w:autoSpaceDN w:val="0"/>
              <w:jc w:val="center"/>
            </w:pPr>
            <w:r w:rsidRPr="00084A0A">
              <w:t>3.</w:t>
            </w:r>
          </w:p>
        </w:tc>
        <w:tc>
          <w:tcPr>
            <w:tcW w:w="9072" w:type="dxa"/>
          </w:tcPr>
          <w:p w:rsidR="00FB63F1" w:rsidRPr="00084A0A" w:rsidRDefault="00FB63F1" w:rsidP="001F4F72">
            <w:pPr>
              <w:autoSpaceDE w:val="0"/>
              <w:autoSpaceDN w:val="0"/>
              <w:jc w:val="both"/>
            </w:pPr>
          </w:p>
        </w:tc>
      </w:tr>
    </w:tbl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  <w:r w:rsidRPr="00084A0A">
        <w:rPr>
          <w:sz w:val="26"/>
          <w:szCs w:val="26"/>
        </w:rPr>
        <w:t>" ____" _____________ 20 ___ г.               _____________________________</w:t>
      </w: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  <w:vertAlign w:val="superscript"/>
        </w:rPr>
      </w:pPr>
      <w:r w:rsidRPr="00084A0A">
        <w:rPr>
          <w:sz w:val="26"/>
          <w:szCs w:val="26"/>
        </w:rPr>
        <w:t xml:space="preserve">                                                                                 </w:t>
      </w:r>
      <w:r w:rsidRPr="00084A0A">
        <w:rPr>
          <w:sz w:val="26"/>
          <w:szCs w:val="26"/>
          <w:vertAlign w:val="superscript"/>
        </w:rPr>
        <w:t>подпись заявителя</w:t>
      </w: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  <w:r w:rsidRPr="00084A0A">
        <w:rPr>
          <w:sz w:val="26"/>
          <w:szCs w:val="26"/>
        </w:rPr>
        <w:t xml:space="preserve">Заявление принято: "____" ______________ 20 __г. </w:t>
      </w: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</w:p>
    <w:p w:rsidR="00FB63F1" w:rsidRPr="00084A0A" w:rsidRDefault="00FB63F1" w:rsidP="00FB63F1">
      <w:pPr>
        <w:autoSpaceDE w:val="0"/>
        <w:autoSpaceDN w:val="0"/>
        <w:jc w:val="both"/>
        <w:rPr>
          <w:sz w:val="26"/>
          <w:szCs w:val="26"/>
        </w:rPr>
      </w:pPr>
      <w:r w:rsidRPr="00084A0A">
        <w:rPr>
          <w:sz w:val="26"/>
          <w:szCs w:val="26"/>
        </w:rPr>
        <w:t>зарегистрировано под № _______ ___________________ ______________________</w:t>
      </w:r>
    </w:p>
    <w:p w:rsidR="00AB2763" w:rsidRPr="00AB2763" w:rsidRDefault="00FB63F1" w:rsidP="00FB63F1">
      <w:pPr>
        <w:autoSpaceDE w:val="0"/>
        <w:autoSpaceDN w:val="0"/>
        <w:jc w:val="both"/>
        <w:rPr>
          <w:color w:val="2D2D2D"/>
          <w:sz w:val="28"/>
          <w:szCs w:val="28"/>
        </w:rPr>
      </w:pPr>
      <w:r w:rsidRPr="00084A0A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подпись специалиста                          Ф.И.О. специалиста</w:t>
      </w:r>
      <w:r>
        <w:rPr>
          <w:sz w:val="26"/>
          <w:szCs w:val="26"/>
          <w:vertAlign w:val="superscript"/>
        </w:rPr>
        <w:t xml:space="preserve">    </w:t>
      </w:r>
    </w:p>
    <w:sectPr w:rsidR="00AB2763" w:rsidRPr="00AB2763" w:rsidSect="00AD5C45">
      <w:endnotePr>
        <w:numFmt w:val="decimal"/>
      </w:endnotePr>
      <w:pgSz w:w="11907" w:h="16840"/>
      <w:pgMar w:top="1134" w:right="851" w:bottom="1134" w:left="1276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B0B" w:rsidRDefault="00EA7B0B">
      <w:r>
        <w:separator/>
      </w:r>
    </w:p>
  </w:endnote>
  <w:endnote w:type="continuationSeparator" w:id="0">
    <w:p w:rsidR="00EA7B0B" w:rsidRDefault="00EA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B0B" w:rsidRDefault="00EA7B0B">
      <w:r>
        <w:separator/>
      </w:r>
    </w:p>
  </w:footnote>
  <w:footnote w:type="continuationSeparator" w:id="0">
    <w:p w:rsidR="00EA7B0B" w:rsidRDefault="00EA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1F40"/>
    <w:multiLevelType w:val="hybridMultilevel"/>
    <w:tmpl w:val="348A1966"/>
    <w:lvl w:ilvl="0" w:tplc="97A87C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A8558F1"/>
    <w:multiLevelType w:val="hybridMultilevel"/>
    <w:tmpl w:val="F1725848"/>
    <w:lvl w:ilvl="0" w:tplc="2B2223E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stylePaneFormatFilter w:val="3F01"/>
  <w:defaultTabStop w:val="708"/>
  <w:hyphenationZone w:val="425"/>
  <w:drawingGridHorizontalSpacing w:val="10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D34055"/>
    <w:rsid w:val="000033CA"/>
    <w:rsid w:val="000039FB"/>
    <w:rsid w:val="000055A4"/>
    <w:rsid w:val="000063BA"/>
    <w:rsid w:val="0000782D"/>
    <w:rsid w:val="00007DCF"/>
    <w:rsid w:val="0001012F"/>
    <w:rsid w:val="00010F25"/>
    <w:rsid w:val="000263B1"/>
    <w:rsid w:val="00027C60"/>
    <w:rsid w:val="00031291"/>
    <w:rsid w:val="00045449"/>
    <w:rsid w:val="0004653B"/>
    <w:rsid w:val="000465D9"/>
    <w:rsid w:val="00050F8C"/>
    <w:rsid w:val="00052DE5"/>
    <w:rsid w:val="00053092"/>
    <w:rsid w:val="0005343E"/>
    <w:rsid w:val="000602DF"/>
    <w:rsid w:val="000671BC"/>
    <w:rsid w:val="000728CC"/>
    <w:rsid w:val="00073F39"/>
    <w:rsid w:val="000755BA"/>
    <w:rsid w:val="000815B6"/>
    <w:rsid w:val="00084A0A"/>
    <w:rsid w:val="0009027B"/>
    <w:rsid w:val="0009549E"/>
    <w:rsid w:val="000955B3"/>
    <w:rsid w:val="00096EB9"/>
    <w:rsid w:val="000971CF"/>
    <w:rsid w:val="000A34D0"/>
    <w:rsid w:val="000A59F4"/>
    <w:rsid w:val="000B0082"/>
    <w:rsid w:val="000B32A0"/>
    <w:rsid w:val="000B4076"/>
    <w:rsid w:val="000B4AD9"/>
    <w:rsid w:val="000C215B"/>
    <w:rsid w:val="000D2972"/>
    <w:rsid w:val="000D2D17"/>
    <w:rsid w:val="000D7A21"/>
    <w:rsid w:val="000E186C"/>
    <w:rsid w:val="000E21E9"/>
    <w:rsid w:val="000E4D28"/>
    <w:rsid w:val="000E5B58"/>
    <w:rsid w:val="000E5E0D"/>
    <w:rsid w:val="000F37E3"/>
    <w:rsid w:val="000F3F9D"/>
    <w:rsid w:val="000F4A13"/>
    <w:rsid w:val="000F588A"/>
    <w:rsid w:val="000F6B64"/>
    <w:rsid w:val="00103687"/>
    <w:rsid w:val="00103A6C"/>
    <w:rsid w:val="00107F21"/>
    <w:rsid w:val="00111FA0"/>
    <w:rsid w:val="00113F27"/>
    <w:rsid w:val="00116441"/>
    <w:rsid w:val="0012029B"/>
    <w:rsid w:val="0012064E"/>
    <w:rsid w:val="001227D6"/>
    <w:rsid w:val="00126311"/>
    <w:rsid w:val="00126A44"/>
    <w:rsid w:val="001277D0"/>
    <w:rsid w:val="00132C18"/>
    <w:rsid w:val="00134730"/>
    <w:rsid w:val="00136B6B"/>
    <w:rsid w:val="00136C9D"/>
    <w:rsid w:val="00137555"/>
    <w:rsid w:val="001400E6"/>
    <w:rsid w:val="001421C0"/>
    <w:rsid w:val="00145044"/>
    <w:rsid w:val="00151968"/>
    <w:rsid w:val="00155E28"/>
    <w:rsid w:val="00156921"/>
    <w:rsid w:val="00156F53"/>
    <w:rsid w:val="00164426"/>
    <w:rsid w:val="00164A6C"/>
    <w:rsid w:val="001654FF"/>
    <w:rsid w:val="0016709F"/>
    <w:rsid w:val="001676F0"/>
    <w:rsid w:val="00167FFC"/>
    <w:rsid w:val="0017392A"/>
    <w:rsid w:val="00174013"/>
    <w:rsid w:val="001744FD"/>
    <w:rsid w:val="00176486"/>
    <w:rsid w:val="001768A6"/>
    <w:rsid w:val="00176C7C"/>
    <w:rsid w:val="001805E4"/>
    <w:rsid w:val="00183F6B"/>
    <w:rsid w:val="00190F48"/>
    <w:rsid w:val="00193A29"/>
    <w:rsid w:val="001A1769"/>
    <w:rsid w:val="001A2676"/>
    <w:rsid w:val="001A49D5"/>
    <w:rsid w:val="001A5CED"/>
    <w:rsid w:val="001B07AD"/>
    <w:rsid w:val="001B349A"/>
    <w:rsid w:val="001B442B"/>
    <w:rsid w:val="001B4DE8"/>
    <w:rsid w:val="001B7268"/>
    <w:rsid w:val="001C2B51"/>
    <w:rsid w:val="001C6181"/>
    <w:rsid w:val="001D00B8"/>
    <w:rsid w:val="001D0299"/>
    <w:rsid w:val="001D2EB2"/>
    <w:rsid w:val="001D4734"/>
    <w:rsid w:val="001D62D6"/>
    <w:rsid w:val="001D64D6"/>
    <w:rsid w:val="001E137B"/>
    <w:rsid w:val="001E17CC"/>
    <w:rsid w:val="001E4689"/>
    <w:rsid w:val="001E4D04"/>
    <w:rsid w:val="001E656C"/>
    <w:rsid w:val="001F01F2"/>
    <w:rsid w:val="001F0473"/>
    <w:rsid w:val="001F1B8F"/>
    <w:rsid w:val="001F2506"/>
    <w:rsid w:val="001F25AA"/>
    <w:rsid w:val="001F33C5"/>
    <w:rsid w:val="001F4D2D"/>
    <w:rsid w:val="001F505A"/>
    <w:rsid w:val="00201415"/>
    <w:rsid w:val="00205680"/>
    <w:rsid w:val="00205FC7"/>
    <w:rsid w:val="00207A19"/>
    <w:rsid w:val="00211329"/>
    <w:rsid w:val="00211453"/>
    <w:rsid w:val="00223A14"/>
    <w:rsid w:val="00223EC3"/>
    <w:rsid w:val="002266CC"/>
    <w:rsid w:val="00233BEF"/>
    <w:rsid w:val="0023443E"/>
    <w:rsid w:val="0023472E"/>
    <w:rsid w:val="00235931"/>
    <w:rsid w:val="00240F6D"/>
    <w:rsid w:val="00242B8D"/>
    <w:rsid w:val="00244955"/>
    <w:rsid w:val="00245162"/>
    <w:rsid w:val="002452AD"/>
    <w:rsid w:val="0024543E"/>
    <w:rsid w:val="00247A40"/>
    <w:rsid w:val="00255B90"/>
    <w:rsid w:val="0025689F"/>
    <w:rsid w:val="00257F91"/>
    <w:rsid w:val="002618D4"/>
    <w:rsid w:val="002639D8"/>
    <w:rsid w:val="002732A2"/>
    <w:rsid w:val="00275108"/>
    <w:rsid w:val="00275F7C"/>
    <w:rsid w:val="00280DEF"/>
    <w:rsid w:val="002835DD"/>
    <w:rsid w:val="002871C9"/>
    <w:rsid w:val="00292769"/>
    <w:rsid w:val="002949FE"/>
    <w:rsid w:val="002A1818"/>
    <w:rsid w:val="002A2202"/>
    <w:rsid w:val="002A23EF"/>
    <w:rsid w:val="002A373F"/>
    <w:rsid w:val="002A38A3"/>
    <w:rsid w:val="002A4370"/>
    <w:rsid w:val="002A4606"/>
    <w:rsid w:val="002A6B99"/>
    <w:rsid w:val="002B5A59"/>
    <w:rsid w:val="002C01ED"/>
    <w:rsid w:val="002C0EC6"/>
    <w:rsid w:val="002C15CB"/>
    <w:rsid w:val="002C4603"/>
    <w:rsid w:val="002C4C14"/>
    <w:rsid w:val="002D0DC7"/>
    <w:rsid w:val="002D1A99"/>
    <w:rsid w:val="002D1CFE"/>
    <w:rsid w:val="002D307C"/>
    <w:rsid w:val="002D3ED1"/>
    <w:rsid w:val="002D5A33"/>
    <w:rsid w:val="002E0982"/>
    <w:rsid w:val="002E35A9"/>
    <w:rsid w:val="002E55E8"/>
    <w:rsid w:val="002F0CA1"/>
    <w:rsid w:val="002F3DE4"/>
    <w:rsid w:val="002F4A7B"/>
    <w:rsid w:val="002F54A6"/>
    <w:rsid w:val="002F5A7E"/>
    <w:rsid w:val="002F70DB"/>
    <w:rsid w:val="002F7BB3"/>
    <w:rsid w:val="003006A4"/>
    <w:rsid w:val="00301632"/>
    <w:rsid w:val="003039AD"/>
    <w:rsid w:val="00311A0E"/>
    <w:rsid w:val="00316889"/>
    <w:rsid w:val="003222AE"/>
    <w:rsid w:val="00322662"/>
    <w:rsid w:val="0032727B"/>
    <w:rsid w:val="003318F8"/>
    <w:rsid w:val="00332182"/>
    <w:rsid w:val="003374B9"/>
    <w:rsid w:val="00337A22"/>
    <w:rsid w:val="00345E03"/>
    <w:rsid w:val="003476FC"/>
    <w:rsid w:val="0035131E"/>
    <w:rsid w:val="00355B72"/>
    <w:rsid w:val="00356B80"/>
    <w:rsid w:val="00361001"/>
    <w:rsid w:val="003617EF"/>
    <w:rsid w:val="00361819"/>
    <w:rsid w:val="0036594B"/>
    <w:rsid w:val="00376A10"/>
    <w:rsid w:val="00376A74"/>
    <w:rsid w:val="00381571"/>
    <w:rsid w:val="0038459C"/>
    <w:rsid w:val="00384E25"/>
    <w:rsid w:val="00385B36"/>
    <w:rsid w:val="003876F8"/>
    <w:rsid w:val="0039142B"/>
    <w:rsid w:val="0039434B"/>
    <w:rsid w:val="003960C7"/>
    <w:rsid w:val="00396997"/>
    <w:rsid w:val="00396AA9"/>
    <w:rsid w:val="003A3727"/>
    <w:rsid w:val="003A3C0B"/>
    <w:rsid w:val="003A7384"/>
    <w:rsid w:val="003C0C7D"/>
    <w:rsid w:val="003C2675"/>
    <w:rsid w:val="003C2E70"/>
    <w:rsid w:val="003C4DC8"/>
    <w:rsid w:val="003D0B98"/>
    <w:rsid w:val="003D2412"/>
    <w:rsid w:val="003D3692"/>
    <w:rsid w:val="003D3C25"/>
    <w:rsid w:val="003D3EE9"/>
    <w:rsid w:val="003D438E"/>
    <w:rsid w:val="003D4E78"/>
    <w:rsid w:val="003D515E"/>
    <w:rsid w:val="003D5E5B"/>
    <w:rsid w:val="003E14F1"/>
    <w:rsid w:val="003E1C40"/>
    <w:rsid w:val="003E3654"/>
    <w:rsid w:val="003E400B"/>
    <w:rsid w:val="003E5554"/>
    <w:rsid w:val="003E5C43"/>
    <w:rsid w:val="003F043F"/>
    <w:rsid w:val="003F0EDC"/>
    <w:rsid w:val="003F1FF8"/>
    <w:rsid w:val="003F63A9"/>
    <w:rsid w:val="003F63BB"/>
    <w:rsid w:val="003F7832"/>
    <w:rsid w:val="004007AD"/>
    <w:rsid w:val="00400D7A"/>
    <w:rsid w:val="00405AD2"/>
    <w:rsid w:val="004077B7"/>
    <w:rsid w:val="0040797E"/>
    <w:rsid w:val="00410C49"/>
    <w:rsid w:val="004115B5"/>
    <w:rsid w:val="004122BE"/>
    <w:rsid w:val="00414A78"/>
    <w:rsid w:val="00416311"/>
    <w:rsid w:val="00417943"/>
    <w:rsid w:val="00424F21"/>
    <w:rsid w:val="004321D7"/>
    <w:rsid w:val="00444946"/>
    <w:rsid w:val="00446B13"/>
    <w:rsid w:val="00447941"/>
    <w:rsid w:val="00447A46"/>
    <w:rsid w:val="004509E4"/>
    <w:rsid w:val="00454687"/>
    <w:rsid w:val="004579BE"/>
    <w:rsid w:val="00457D64"/>
    <w:rsid w:val="004635DD"/>
    <w:rsid w:val="00465430"/>
    <w:rsid w:val="004716C9"/>
    <w:rsid w:val="004719BB"/>
    <w:rsid w:val="00475739"/>
    <w:rsid w:val="00475BF8"/>
    <w:rsid w:val="004770BD"/>
    <w:rsid w:val="00482755"/>
    <w:rsid w:val="00485246"/>
    <w:rsid w:val="0048588D"/>
    <w:rsid w:val="00485A00"/>
    <w:rsid w:val="00490122"/>
    <w:rsid w:val="00490E4F"/>
    <w:rsid w:val="0049435C"/>
    <w:rsid w:val="00494C46"/>
    <w:rsid w:val="004A1300"/>
    <w:rsid w:val="004A2F4D"/>
    <w:rsid w:val="004A321C"/>
    <w:rsid w:val="004A548B"/>
    <w:rsid w:val="004A6206"/>
    <w:rsid w:val="004B3C80"/>
    <w:rsid w:val="004C0869"/>
    <w:rsid w:val="004C2904"/>
    <w:rsid w:val="004C2C90"/>
    <w:rsid w:val="004C631E"/>
    <w:rsid w:val="004C7A29"/>
    <w:rsid w:val="004D0A55"/>
    <w:rsid w:val="004D1900"/>
    <w:rsid w:val="004D2C12"/>
    <w:rsid w:val="004D34FD"/>
    <w:rsid w:val="004D5498"/>
    <w:rsid w:val="004E0BE8"/>
    <w:rsid w:val="004E1F66"/>
    <w:rsid w:val="004E47D2"/>
    <w:rsid w:val="004E53AF"/>
    <w:rsid w:val="004E75DF"/>
    <w:rsid w:val="004F082C"/>
    <w:rsid w:val="004F5F61"/>
    <w:rsid w:val="00500884"/>
    <w:rsid w:val="0050350B"/>
    <w:rsid w:val="00504339"/>
    <w:rsid w:val="0050487A"/>
    <w:rsid w:val="005133FE"/>
    <w:rsid w:val="005151D3"/>
    <w:rsid w:val="00520725"/>
    <w:rsid w:val="005212A2"/>
    <w:rsid w:val="00524BEB"/>
    <w:rsid w:val="00527144"/>
    <w:rsid w:val="005320FD"/>
    <w:rsid w:val="0053356A"/>
    <w:rsid w:val="00533CAE"/>
    <w:rsid w:val="00541C2B"/>
    <w:rsid w:val="00542479"/>
    <w:rsid w:val="00543CEE"/>
    <w:rsid w:val="00545E6C"/>
    <w:rsid w:val="0054605F"/>
    <w:rsid w:val="00547F62"/>
    <w:rsid w:val="005501A8"/>
    <w:rsid w:val="00550B9B"/>
    <w:rsid w:val="00553D05"/>
    <w:rsid w:val="00557635"/>
    <w:rsid w:val="00560457"/>
    <w:rsid w:val="0056469A"/>
    <w:rsid w:val="005659A6"/>
    <w:rsid w:val="00565F2C"/>
    <w:rsid w:val="0057135D"/>
    <w:rsid w:val="00573582"/>
    <w:rsid w:val="00574BE4"/>
    <w:rsid w:val="0058013A"/>
    <w:rsid w:val="00585B26"/>
    <w:rsid w:val="005875B4"/>
    <w:rsid w:val="00591AA2"/>
    <w:rsid w:val="005925FC"/>
    <w:rsid w:val="005A0CFD"/>
    <w:rsid w:val="005A2D97"/>
    <w:rsid w:val="005A34C8"/>
    <w:rsid w:val="005A53D9"/>
    <w:rsid w:val="005A5A97"/>
    <w:rsid w:val="005B0919"/>
    <w:rsid w:val="005B36FD"/>
    <w:rsid w:val="005C5997"/>
    <w:rsid w:val="005D3E62"/>
    <w:rsid w:val="005E3F55"/>
    <w:rsid w:val="005E510A"/>
    <w:rsid w:val="005E5C8F"/>
    <w:rsid w:val="005F12C7"/>
    <w:rsid w:val="005F1F5B"/>
    <w:rsid w:val="005F5C63"/>
    <w:rsid w:val="005F5F02"/>
    <w:rsid w:val="00600B47"/>
    <w:rsid w:val="006045DB"/>
    <w:rsid w:val="00605387"/>
    <w:rsid w:val="006055F3"/>
    <w:rsid w:val="006070CC"/>
    <w:rsid w:val="00607D25"/>
    <w:rsid w:val="00610ED1"/>
    <w:rsid w:val="006127D4"/>
    <w:rsid w:val="00613E7C"/>
    <w:rsid w:val="00614C93"/>
    <w:rsid w:val="00614ED1"/>
    <w:rsid w:val="006158AD"/>
    <w:rsid w:val="0061668F"/>
    <w:rsid w:val="006178AD"/>
    <w:rsid w:val="006203DF"/>
    <w:rsid w:val="00622415"/>
    <w:rsid w:val="00622961"/>
    <w:rsid w:val="00625953"/>
    <w:rsid w:val="00626674"/>
    <w:rsid w:val="006313A0"/>
    <w:rsid w:val="00633492"/>
    <w:rsid w:val="00634AC7"/>
    <w:rsid w:val="00635687"/>
    <w:rsid w:val="0063669A"/>
    <w:rsid w:val="00636908"/>
    <w:rsid w:val="006407CE"/>
    <w:rsid w:val="00643435"/>
    <w:rsid w:val="006445FA"/>
    <w:rsid w:val="0064737C"/>
    <w:rsid w:val="0065219C"/>
    <w:rsid w:val="006527C7"/>
    <w:rsid w:val="00654151"/>
    <w:rsid w:val="00654E8E"/>
    <w:rsid w:val="00655514"/>
    <w:rsid w:val="00655D64"/>
    <w:rsid w:val="006565B3"/>
    <w:rsid w:val="00657703"/>
    <w:rsid w:val="00664357"/>
    <w:rsid w:val="00665FB9"/>
    <w:rsid w:val="0066689A"/>
    <w:rsid w:val="0067097C"/>
    <w:rsid w:val="00672476"/>
    <w:rsid w:val="006737C7"/>
    <w:rsid w:val="006740C1"/>
    <w:rsid w:val="0067469D"/>
    <w:rsid w:val="00675165"/>
    <w:rsid w:val="00681833"/>
    <w:rsid w:val="00685D66"/>
    <w:rsid w:val="00686CF0"/>
    <w:rsid w:val="0069060B"/>
    <w:rsid w:val="0069213C"/>
    <w:rsid w:val="00693E2D"/>
    <w:rsid w:val="00694E97"/>
    <w:rsid w:val="00694F04"/>
    <w:rsid w:val="0069765B"/>
    <w:rsid w:val="006A0270"/>
    <w:rsid w:val="006A09FD"/>
    <w:rsid w:val="006A21B8"/>
    <w:rsid w:val="006A745E"/>
    <w:rsid w:val="006B02E9"/>
    <w:rsid w:val="006B3DE1"/>
    <w:rsid w:val="006C3E92"/>
    <w:rsid w:val="006C4490"/>
    <w:rsid w:val="006D12AE"/>
    <w:rsid w:val="006D2C1C"/>
    <w:rsid w:val="006D660E"/>
    <w:rsid w:val="006D7CA5"/>
    <w:rsid w:val="006E675C"/>
    <w:rsid w:val="006E6E7D"/>
    <w:rsid w:val="006F38A3"/>
    <w:rsid w:val="006F5B48"/>
    <w:rsid w:val="006F5FCF"/>
    <w:rsid w:val="00701830"/>
    <w:rsid w:val="00702F17"/>
    <w:rsid w:val="0070421D"/>
    <w:rsid w:val="0070654D"/>
    <w:rsid w:val="007106DB"/>
    <w:rsid w:val="007149DA"/>
    <w:rsid w:val="007154D3"/>
    <w:rsid w:val="0071618F"/>
    <w:rsid w:val="00721928"/>
    <w:rsid w:val="0072468C"/>
    <w:rsid w:val="007256CA"/>
    <w:rsid w:val="0072718D"/>
    <w:rsid w:val="007273F0"/>
    <w:rsid w:val="00730441"/>
    <w:rsid w:val="0073052E"/>
    <w:rsid w:val="00730A1E"/>
    <w:rsid w:val="007355A4"/>
    <w:rsid w:val="0073799E"/>
    <w:rsid w:val="007407FF"/>
    <w:rsid w:val="00745CD4"/>
    <w:rsid w:val="00746C53"/>
    <w:rsid w:val="00753C43"/>
    <w:rsid w:val="00754636"/>
    <w:rsid w:val="00754A71"/>
    <w:rsid w:val="00755BFA"/>
    <w:rsid w:val="00756F03"/>
    <w:rsid w:val="007575BC"/>
    <w:rsid w:val="00757762"/>
    <w:rsid w:val="0076100B"/>
    <w:rsid w:val="007611FC"/>
    <w:rsid w:val="007619BF"/>
    <w:rsid w:val="00761D9A"/>
    <w:rsid w:val="00770422"/>
    <w:rsid w:val="00772762"/>
    <w:rsid w:val="0077658A"/>
    <w:rsid w:val="00776783"/>
    <w:rsid w:val="00777543"/>
    <w:rsid w:val="00782FB2"/>
    <w:rsid w:val="00783596"/>
    <w:rsid w:val="007909A9"/>
    <w:rsid w:val="00792500"/>
    <w:rsid w:val="00794AFC"/>
    <w:rsid w:val="00795F70"/>
    <w:rsid w:val="00797BC7"/>
    <w:rsid w:val="007A1EDB"/>
    <w:rsid w:val="007A2B7C"/>
    <w:rsid w:val="007A32EF"/>
    <w:rsid w:val="007A36F4"/>
    <w:rsid w:val="007A4A6B"/>
    <w:rsid w:val="007A5B6F"/>
    <w:rsid w:val="007A7E7E"/>
    <w:rsid w:val="007B0658"/>
    <w:rsid w:val="007B0FEC"/>
    <w:rsid w:val="007B31FD"/>
    <w:rsid w:val="007B490E"/>
    <w:rsid w:val="007B4B24"/>
    <w:rsid w:val="007B5BE3"/>
    <w:rsid w:val="007B7EB3"/>
    <w:rsid w:val="007C53E4"/>
    <w:rsid w:val="007C6552"/>
    <w:rsid w:val="007C7C14"/>
    <w:rsid w:val="007D0634"/>
    <w:rsid w:val="007D0E65"/>
    <w:rsid w:val="007D1FAF"/>
    <w:rsid w:val="007D24F8"/>
    <w:rsid w:val="007D48F4"/>
    <w:rsid w:val="007D492A"/>
    <w:rsid w:val="007D4A67"/>
    <w:rsid w:val="007E5B10"/>
    <w:rsid w:val="007E631B"/>
    <w:rsid w:val="007E69A7"/>
    <w:rsid w:val="007F1138"/>
    <w:rsid w:val="007F3D26"/>
    <w:rsid w:val="007F3D47"/>
    <w:rsid w:val="007F59D3"/>
    <w:rsid w:val="007F5CA6"/>
    <w:rsid w:val="007F5E12"/>
    <w:rsid w:val="008040D3"/>
    <w:rsid w:val="00804EB0"/>
    <w:rsid w:val="00806DD4"/>
    <w:rsid w:val="00807C6E"/>
    <w:rsid w:val="008201E3"/>
    <w:rsid w:val="00820784"/>
    <w:rsid w:val="00820CC3"/>
    <w:rsid w:val="00821E5D"/>
    <w:rsid w:val="00824E0F"/>
    <w:rsid w:val="0082636D"/>
    <w:rsid w:val="00830EF2"/>
    <w:rsid w:val="0083182A"/>
    <w:rsid w:val="00831CED"/>
    <w:rsid w:val="00832DBF"/>
    <w:rsid w:val="00832FAA"/>
    <w:rsid w:val="00837C0E"/>
    <w:rsid w:val="00840337"/>
    <w:rsid w:val="0084229A"/>
    <w:rsid w:val="008465C1"/>
    <w:rsid w:val="00846B3F"/>
    <w:rsid w:val="008477CC"/>
    <w:rsid w:val="008478E9"/>
    <w:rsid w:val="00850154"/>
    <w:rsid w:val="00853702"/>
    <w:rsid w:val="00854596"/>
    <w:rsid w:val="00854683"/>
    <w:rsid w:val="008548A5"/>
    <w:rsid w:val="00855366"/>
    <w:rsid w:val="00860052"/>
    <w:rsid w:val="0086404B"/>
    <w:rsid w:val="00865676"/>
    <w:rsid w:val="0086603A"/>
    <w:rsid w:val="00871242"/>
    <w:rsid w:val="008739D5"/>
    <w:rsid w:val="00876A9E"/>
    <w:rsid w:val="0087782F"/>
    <w:rsid w:val="00881358"/>
    <w:rsid w:val="008816D4"/>
    <w:rsid w:val="008831E4"/>
    <w:rsid w:val="00883621"/>
    <w:rsid w:val="008868C6"/>
    <w:rsid w:val="00893732"/>
    <w:rsid w:val="008A0C4D"/>
    <w:rsid w:val="008A0E0A"/>
    <w:rsid w:val="008A1488"/>
    <w:rsid w:val="008A53FB"/>
    <w:rsid w:val="008A6104"/>
    <w:rsid w:val="008A69EC"/>
    <w:rsid w:val="008A751C"/>
    <w:rsid w:val="008A785A"/>
    <w:rsid w:val="008B2E1C"/>
    <w:rsid w:val="008B4055"/>
    <w:rsid w:val="008B467F"/>
    <w:rsid w:val="008B5B19"/>
    <w:rsid w:val="008C059C"/>
    <w:rsid w:val="008C54B8"/>
    <w:rsid w:val="008C7AFF"/>
    <w:rsid w:val="008C7E0A"/>
    <w:rsid w:val="008D0281"/>
    <w:rsid w:val="008D1816"/>
    <w:rsid w:val="008D1853"/>
    <w:rsid w:val="008D430B"/>
    <w:rsid w:val="008D4341"/>
    <w:rsid w:val="008D5C1E"/>
    <w:rsid w:val="008E2D10"/>
    <w:rsid w:val="008E67F1"/>
    <w:rsid w:val="008E6DA7"/>
    <w:rsid w:val="008F079F"/>
    <w:rsid w:val="008F1895"/>
    <w:rsid w:val="008F5E03"/>
    <w:rsid w:val="009015F0"/>
    <w:rsid w:val="00907E4B"/>
    <w:rsid w:val="009108DD"/>
    <w:rsid w:val="00911294"/>
    <w:rsid w:val="00911EF9"/>
    <w:rsid w:val="009128C6"/>
    <w:rsid w:val="009135D3"/>
    <w:rsid w:val="009158C3"/>
    <w:rsid w:val="00915DB9"/>
    <w:rsid w:val="00915F70"/>
    <w:rsid w:val="0091774C"/>
    <w:rsid w:val="0092263B"/>
    <w:rsid w:val="00923150"/>
    <w:rsid w:val="009255EB"/>
    <w:rsid w:val="00925CA3"/>
    <w:rsid w:val="00927EB4"/>
    <w:rsid w:val="00933FFA"/>
    <w:rsid w:val="00934231"/>
    <w:rsid w:val="0093445E"/>
    <w:rsid w:val="009349E0"/>
    <w:rsid w:val="009357DA"/>
    <w:rsid w:val="0093741F"/>
    <w:rsid w:val="00937972"/>
    <w:rsid w:val="0094725C"/>
    <w:rsid w:val="009473EF"/>
    <w:rsid w:val="00951A3B"/>
    <w:rsid w:val="0095202C"/>
    <w:rsid w:val="009544AD"/>
    <w:rsid w:val="009548BA"/>
    <w:rsid w:val="00960A80"/>
    <w:rsid w:val="00964389"/>
    <w:rsid w:val="0096668C"/>
    <w:rsid w:val="009675EC"/>
    <w:rsid w:val="00970216"/>
    <w:rsid w:val="00970F31"/>
    <w:rsid w:val="009720F5"/>
    <w:rsid w:val="00976F1A"/>
    <w:rsid w:val="00985FDA"/>
    <w:rsid w:val="00986285"/>
    <w:rsid w:val="0098672D"/>
    <w:rsid w:val="009906AB"/>
    <w:rsid w:val="00991708"/>
    <w:rsid w:val="0099287D"/>
    <w:rsid w:val="0099295F"/>
    <w:rsid w:val="0099677E"/>
    <w:rsid w:val="00996C96"/>
    <w:rsid w:val="009A1B98"/>
    <w:rsid w:val="009B089E"/>
    <w:rsid w:val="009B125E"/>
    <w:rsid w:val="009B18D4"/>
    <w:rsid w:val="009B30DB"/>
    <w:rsid w:val="009B3F14"/>
    <w:rsid w:val="009B7AD5"/>
    <w:rsid w:val="009C1F67"/>
    <w:rsid w:val="009C248C"/>
    <w:rsid w:val="009D231B"/>
    <w:rsid w:val="009D249B"/>
    <w:rsid w:val="009D281E"/>
    <w:rsid w:val="009D3F2C"/>
    <w:rsid w:val="009D50A5"/>
    <w:rsid w:val="009D67AD"/>
    <w:rsid w:val="009E4830"/>
    <w:rsid w:val="009E4FC2"/>
    <w:rsid w:val="009F2097"/>
    <w:rsid w:val="009F5CBA"/>
    <w:rsid w:val="009F5E4F"/>
    <w:rsid w:val="009F6367"/>
    <w:rsid w:val="00A03B29"/>
    <w:rsid w:val="00A0791F"/>
    <w:rsid w:val="00A112CA"/>
    <w:rsid w:val="00A208EB"/>
    <w:rsid w:val="00A21991"/>
    <w:rsid w:val="00A244F8"/>
    <w:rsid w:val="00A2579B"/>
    <w:rsid w:val="00A30EAE"/>
    <w:rsid w:val="00A32444"/>
    <w:rsid w:val="00A330F1"/>
    <w:rsid w:val="00A34FBE"/>
    <w:rsid w:val="00A368D9"/>
    <w:rsid w:val="00A41FDE"/>
    <w:rsid w:val="00A43057"/>
    <w:rsid w:val="00A45DA0"/>
    <w:rsid w:val="00A45DEF"/>
    <w:rsid w:val="00A46741"/>
    <w:rsid w:val="00A46C62"/>
    <w:rsid w:val="00A475B6"/>
    <w:rsid w:val="00A51D95"/>
    <w:rsid w:val="00A536A0"/>
    <w:rsid w:val="00A541F7"/>
    <w:rsid w:val="00A551AF"/>
    <w:rsid w:val="00A645F8"/>
    <w:rsid w:val="00A702E3"/>
    <w:rsid w:val="00A7067F"/>
    <w:rsid w:val="00A710C7"/>
    <w:rsid w:val="00A71916"/>
    <w:rsid w:val="00A73078"/>
    <w:rsid w:val="00A736B7"/>
    <w:rsid w:val="00A74A65"/>
    <w:rsid w:val="00A81833"/>
    <w:rsid w:val="00A81ABC"/>
    <w:rsid w:val="00A838E1"/>
    <w:rsid w:val="00A86C48"/>
    <w:rsid w:val="00A91A7F"/>
    <w:rsid w:val="00A928A5"/>
    <w:rsid w:val="00A944B2"/>
    <w:rsid w:val="00A94D34"/>
    <w:rsid w:val="00AA27B0"/>
    <w:rsid w:val="00AA44A5"/>
    <w:rsid w:val="00AA7005"/>
    <w:rsid w:val="00AB2763"/>
    <w:rsid w:val="00AB62C6"/>
    <w:rsid w:val="00AC13CF"/>
    <w:rsid w:val="00AD3DCC"/>
    <w:rsid w:val="00AD56F3"/>
    <w:rsid w:val="00AD5C45"/>
    <w:rsid w:val="00AE193A"/>
    <w:rsid w:val="00AE1D31"/>
    <w:rsid w:val="00AE4048"/>
    <w:rsid w:val="00AE4FC8"/>
    <w:rsid w:val="00AE7B00"/>
    <w:rsid w:val="00AF22CD"/>
    <w:rsid w:val="00AF2E2B"/>
    <w:rsid w:val="00AF4454"/>
    <w:rsid w:val="00AF6A1F"/>
    <w:rsid w:val="00B05E15"/>
    <w:rsid w:val="00B07EB4"/>
    <w:rsid w:val="00B11D77"/>
    <w:rsid w:val="00B13814"/>
    <w:rsid w:val="00B16CB5"/>
    <w:rsid w:val="00B16D72"/>
    <w:rsid w:val="00B25285"/>
    <w:rsid w:val="00B306B1"/>
    <w:rsid w:val="00B3295A"/>
    <w:rsid w:val="00B32E2E"/>
    <w:rsid w:val="00B3534D"/>
    <w:rsid w:val="00B40108"/>
    <w:rsid w:val="00B40CDB"/>
    <w:rsid w:val="00B41AF5"/>
    <w:rsid w:val="00B433FA"/>
    <w:rsid w:val="00B45078"/>
    <w:rsid w:val="00B4652D"/>
    <w:rsid w:val="00B54776"/>
    <w:rsid w:val="00B6193D"/>
    <w:rsid w:val="00B65186"/>
    <w:rsid w:val="00B656E7"/>
    <w:rsid w:val="00B659B6"/>
    <w:rsid w:val="00B661F3"/>
    <w:rsid w:val="00B67417"/>
    <w:rsid w:val="00B705DE"/>
    <w:rsid w:val="00B740D5"/>
    <w:rsid w:val="00B7717F"/>
    <w:rsid w:val="00B82684"/>
    <w:rsid w:val="00B833D2"/>
    <w:rsid w:val="00B8352D"/>
    <w:rsid w:val="00B85D28"/>
    <w:rsid w:val="00B94038"/>
    <w:rsid w:val="00B9434C"/>
    <w:rsid w:val="00B961AA"/>
    <w:rsid w:val="00BA3CA9"/>
    <w:rsid w:val="00BA4521"/>
    <w:rsid w:val="00BA610B"/>
    <w:rsid w:val="00BA6858"/>
    <w:rsid w:val="00BB20DB"/>
    <w:rsid w:val="00BB29AA"/>
    <w:rsid w:val="00BB7A2F"/>
    <w:rsid w:val="00BB7A96"/>
    <w:rsid w:val="00BC1F59"/>
    <w:rsid w:val="00BC7757"/>
    <w:rsid w:val="00BD098A"/>
    <w:rsid w:val="00BD26C5"/>
    <w:rsid w:val="00BD38A7"/>
    <w:rsid w:val="00BD6382"/>
    <w:rsid w:val="00BD7ED1"/>
    <w:rsid w:val="00BE0A8D"/>
    <w:rsid w:val="00BE0B12"/>
    <w:rsid w:val="00BE37BF"/>
    <w:rsid w:val="00BE4409"/>
    <w:rsid w:val="00BE57F2"/>
    <w:rsid w:val="00BE678E"/>
    <w:rsid w:val="00BE73D7"/>
    <w:rsid w:val="00BE7756"/>
    <w:rsid w:val="00BF3142"/>
    <w:rsid w:val="00BF7174"/>
    <w:rsid w:val="00C000CA"/>
    <w:rsid w:val="00C00437"/>
    <w:rsid w:val="00C04BCA"/>
    <w:rsid w:val="00C06C1A"/>
    <w:rsid w:val="00C10A38"/>
    <w:rsid w:val="00C111B8"/>
    <w:rsid w:val="00C17636"/>
    <w:rsid w:val="00C20726"/>
    <w:rsid w:val="00C21038"/>
    <w:rsid w:val="00C21FD4"/>
    <w:rsid w:val="00C22580"/>
    <w:rsid w:val="00C2375C"/>
    <w:rsid w:val="00C25C95"/>
    <w:rsid w:val="00C2682A"/>
    <w:rsid w:val="00C320C4"/>
    <w:rsid w:val="00C33338"/>
    <w:rsid w:val="00C33AD7"/>
    <w:rsid w:val="00C3525F"/>
    <w:rsid w:val="00C35789"/>
    <w:rsid w:val="00C37918"/>
    <w:rsid w:val="00C4097C"/>
    <w:rsid w:val="00C4277A"/>
    <w:rsid w:val="00C4407D"/>
    <w:rsid w:val="00C443AB"/>
    <w:rsid w:val="00C448B2"/>
    <w:rsid w:val="00C45D5D"/>
    <w:rsid w:val="00C46B09"/>
    <w:rsid w:val="00C50C0E"/>
    <w:rsid w:val="00C512E7"/>
    <w:rsid w:val="00C538E9"/>
    <w:rsid w:val="00C55F45"/>
    <w:rsid w:val="00C6046B"/>
    <w:rsid w:val="00C60C8D"/>
    <w:rsid w:val="00C649F6"/>
    <w:rsid w:val="00C64C37"/>
    <w:rsid w:val="00C70294"/>
    <w:rsid w:val="00C7201B"/>
    <w:rsid w:val="00C74AF9"/>
    <w:rsid w:val="00C7540A"/>
    <w:rsid w:val="00C755B2"/>
    <w:rsid w:val="00C760A6"/>
    <w:rsid w:val="00C762E0"/>
    <w:rsid w:val="00C76A70"/>
    <w:rsid w:val="00C80379"/>
    <w:rsid w:val="00C8118D"/>
    <w:rsid w:val="00C8135A"/>
    <w:rsid w:val="00C8613F"/>
    <w:rsid w:val="00C95B39"/>
    <w:rsid w:val="00C97626"/>
    <w:rsid w:val="00CA2216"/>
    <w:rsid w:val="00CA44FD"/>
    <w:rsid w:val="00CA59A3"/>
    <w:rsid w:val="00CA6B09"/>
    <w:rsid w:val="00CA6F1C"/>
    <w:rsid w:val="00CA7690"/>
    <w:rsid w:val="00CA7B60"/>
    <w:rsid w:val="00CB1343"/>
    <w:rsid w:val="00CB1F6F"/>
    <w:rsid w:val="00CC2288"/>
    <w:rsid w:val="00CC2A9E"/>
    <w:rsid w:val="00CC37D8"/>
    <w:rsid w:val="00CC3FDC"/>
    <w:rsid w:val="00CC5BF5"/>
    <w:rsid w:val="00CC6571"/>
    <w:rsid w:val="00CC7D00"/>
    <w:rsid w:val="00CD1D5D"/>
    <w:rsid w:val="00CD2734"/>
    <w:rsid w:val="00CE0805"/>
    <w:rsid w:val="00CE1707"/>
    <w:rsid w:val="00CE344C"/>
    <w:rsid w:val="00CE3769"/>
    <w:rsid w:val="00CE3A28"/>
    <w:rsid w:val="00CE61D4"/>
    <w:rsid w:val="00CF24A7"/>
    <w:rsid w:val="00CF3557"/>
    <w:rsid w:val="00CF573F"/>
    <w:rsid w:val="00D02BAB"/>
    <w:rsid w:val="00D02DD1"/>
    <w:rsid w:val="00D061AF"/>
    <w:rsid w:val="00D0640D"/>
    <w:rsid w:val="00D107F5"/>
    <w:rsid w:val="00D11E87"/>
    <w:rsid w:val="00D12B3A"/>
    <w:rsid w:val="00D163E2"/>
    <w:rsid w:val="00D16409"/>
    <w:rsid w:val="00D17127"/>
    <w:rsid w:val="00D172E0"/>
    <w:rsid w:val="00D17477"/>
    <w:rsid w:val="00D17887"/>
    <w:rsid w:val="00D20E9D"/>
    <w:rsid w:val="00D22DFE"/>
    <w:rsid w:val="00D2394C"/>
    <w:rsid w:val="00D31E3B"/>
    <w:rsid w:val="00D33817"/>
    <w:rsid w:val="00D34055"/>
    <w:rsid w:val="00D343F8"/>
    <w:rsid w:val="00D3449D"/>
    <w:rsid w:val="00D35354"/>
    <w:rsid w:val="00D36C64"/>
    <w:rsid w:val="00D374BD"/>
    <w:rsid w:val="00D37C34"/>
    <w:rsid w:val="00D42D68"/>
    <w:rsid w:val="00D44BCA"/>
    <w:rsid w:val="00D5445C"/>
    <w:rsid w:val="00D57D99"/>
    <w:rsid w:val="00D60670"/>
    <w:rsid w:val="00D60FD9"/>
    <w:rsid w:val="00D6537D"/>
    <w:rsid w:val="00D67E58"/>
    <w:rsid w:val="00D7119A"/>
    <w:rsid w:val="00D75E53"/>
    <w:rsid w:val="00D80B3A"/>
    <w:rsid w:val="00D81A60"/>
    <w:rsid w:val="00D82BB0"/>
    <w:rsid w:val="00D873BD"/>
    <w:rsid w:val="00D913CF"/>
    <w:rsid w:val="00D93559"/>
    <w:rsid w:val="00D94851"/>
    <w:rsid w:val="00DA0A43"/>
    <w:rsid w:val="00DA0DFE"/>
    <w:rsid w:val="00DA1948"/>
    <w:rsid w:val="00DA3523"/>
    <w:rsid w:val="00DA3E7C"/>
    <w:rsid w:val="00DA6C48"/>
    <w:rsid w:val="00DB0112"/>
    <w:rsid w:val="00DB1184"/>
    <w:rsid w:val="00DB3D34"/>
    <w:rsid w:val="00DB7B14"/>
    <w:rsid w:val="00DB7D1C"/>
    <w:rsid w:val="00DC0016"/>
    <w:rsid w:val="00DC0C3E"/>
    <w:rsid w:val="00DC13D4"/>
    <w:rsid w:val="00DC7948"/>
    <w:rsid w:val="00DD3858"/>
    <w:rsid w:val="00DD5718"/>
    <w:rsid w:val="00DE0946"/>
    <w:rsid w:val="00DE1A17"/>
    <w:rsid w:val="00DE1BCC"/>
    <w:rsid w:val="00DE34E1"/>
    <w:rsid w:val="00DE5AE4"/>
    <w:rsid w:val="00DF0A43"/>
    <w:rsid w:val="00DF0AC8"/>
    <w:rsid w:val="00DF0C64"/>
    <w:rsid w:val="00DF15FB"/>
    <w:rsid w:val="00DF4A98"/>
    <w:rsid w:val="00DF4E07"/>
    <w:rsid w:val="00DF75EA"/>
    <w:rsid w:val="00E0023F"/>
    <w:rsid w:val="00E0661B"/>
    <w:rsid w:val="00E06A81"/>
    <w:rsid w:val="00E06E63"/>
    <w:rsid w:val="00E1020A"/>
    <w:rsid w:val="00E11183"/>
    <w:rsid w:val="00E13567"/>
    <w:rsid w:val="00E13683"/>
    <w:rsid w:val="00E13708"/>
    <w:rsid w:val="00E13C11"/>
    <w:rsid w:val="00E1496F"/>
    <w:rsid w:val="00E15D17"/>
    <w:rsid w:val="00E15F56"/>
    <w:rsid w:val="00E205D4"/>
    <w:rsid w:val="00E205D7"/>
    <w:rsid w:val="00E26260"/>
    <w:rsid w:val="00E2729B"/>
    <w:rsid w:val="00E314AB"/>
    <w:rsid w:val="00E31AC0"/>
    <w:rsid w:val="00E33171"/>
    <w:rsid w:val="00E370CE"/>
    <w:rsid w:val="00E374E1"/>
    <w:rsid w:val="00E435D0"/>
    <w:rsid w:val="00E4369C"/>
    <w:rsid w:val="00E44864"/>
    <w:rsid w:val="00E458D4"/>
    <w:rsid w:val="00E507E7"/>
    <w:rsid w:val="00E54168"/>
    <w:rsid w:val="00E551E6"/>
    <w:rsid w:val="00E61094"/>
    <w:rsid w:val="00E61776"/>
    <w:rsid w:val="00E61E2C"/>
    <w:rsid w:val="00E624E3"/>
    <w:rsid w:val="00E6546B"/>
    <w:rsid w:val="00E71A72"/>
    <w:rsid w:val="00E774EA"/>
    <w:rsid w:val="00E832AE"/>
    <w:rsid w:val="00E83A39"/>
    <w:rsid w:val="00E905AB"/>
    <w:rsid w:val="00E9189F"/>
    <w:rsid w:val="00E92B82"/>
    <w:rsid w:val="00E94944"/>
    <w:rsid w:val="00E96783"/>
    <w:rsid w:val="00E96A9A"/>
    <w:rsid w:val="00E96DDC"/>
    <w:rsid w:val="00EA0DB6"/>
    <w:rsid w:val="00EA3311"/>
    <w:rsid w:val="00EA4906"/>
    <w:rsid w:val="00EA641B"/>
    <w:rsid w:val="00EA79D9"/>
    <w:rsid w:val="00EA7AA1"/>
    <w:rsid w:val="00EA7B0B"/>
    <w:rsid w:val="00EB62EB"/>
    <w:rsid w:val="00EB7F66"/>
    <w:rsid w:val="00EC02A3"/>
    <w:rsid w:val="00EC0731"/>
    <w:rsid w:val="00EC48EC"/>
    <w:rsid w:val="00EC5809"/>
    <w:rsid w:val="00EC76D5"/>
    <w:rsid w:val="00EC7BEE"/>
    <w:rsid w:val="00ED0611"/>
    <w:rsid w:val="00ED06AF"/>
    <w:rsid w:val="00ED0C94"/>
    <w:rsid w:val="00ED1124"/>
    <w:rsid w:val="00ED39C4"/>
    <w:rsid w:val="00ED41AE"/>
    <w:rsid w:val="00ED4DDF"/>
    <w:rsid w:val="00ED4E61"/>
    <w:rsid w:val="00ED4FC1"/>
    <w:rsid w:val="00ED53C8"/>
    <w:rsid w:val="00ED6877"/>
    <w:rsid w:val="00EE07FC"/>
    <w:rsid w:val="00EE18D9"/>
    <w:rsid w:val="00EE4D35"/>
    <w:rsid w:val="00EE64C3"/>
    <w:rsid w:val="00EE672B"/>
    <w:rsid w:val="00EF1D5B"/>
    <w:rsid w:val="00EF3099"/>
    <w:rsid w:val="00EF4BB7"/>
    <w:rsid w:val="00EF5976"/>
    <w:rsid w:val="00EF69B5"/>
    <w:rsid w:val="00EF78D3"/>
    <w:rsid w:val="00F1183D"/>
    <w:rsid w:val="00F12609"/>
    <w:rsid w:val="00F12AEB"/>
    <w:rsid w:val="00F15D47"/>
    <w:rsid w:val="00F17412"/>
    <w:rsid w:val="00F2009D"/>
    <w:rsid w:val="00F22FC4"/>
    <w:rsid w:val="00F24B77"/>
    <w:rsid w:val="00F26D94"/>
    <w:rsid w:val="00F27661"/>
    <w:rsid w:val="00F32FCB"/>
    <w:rsid w:val="00F341B0"/>
    <w:rsid w:val="00F35B3C"/>
    <w:rsid w:val="00F3661C"/>
    <w:rsid w:val="00F4037F"/>
    <w:rsid w:val="00F4085B"/>
    <w:rsid w:val="00F441D3"/>
    <w:rsid w:val="00F45B7E"/>
    <w:rsid w:val="00F46AB6"/>
    <w:rsid w:val="00F46B7E"/>
    <w:rsid w:val="00F50D6D"/>
    <w:rsid w:val="00F529E6"/>
    <w:rsid w:val="00F54B50"/>
    <w:rsid w:val="00F567AC"/>
    <w:rsid w:val="00F56AC6"/>
    <w:rsid w:val="00F5742D"/>
    <w:rsid w:val="00F60436"/>
    <w:rsid w:val="00F62855"/>
    <w:rsid w:val="00F6635A"/>
    <w:rsid w:val="00F665F5"/>
    <w:rsid w:val="00F671A8"/>
    <w:rsid w:val="00F713C3"/>
    <w:rsid w:val="00F720B6"/>
    <w:rsid w:val="00F75E35"/>
    <w:rsid w:val="00F77D63"/>
    <w:rsid w:val="00F8085E"/>
    <w:rsid w:val="00F820B0"/>
    <w:rsid w:val="00F837F9"/>
    <w:rsid w:val="00F85226"/>
    <w:rsid w:val="00F91844"/>
    <w:rsid w:val="00FA0700"/>
    <w:rsid w:val="00FA0B0F"/>
    <w:rsid w:val="00FA54AC"/>
    <w:rsid w:val="00FA5709"/>
    <w:rsid w:val="00FB4028"/>
    <w:rsid w:val="00FB63F1"/>
    <w:rsid w:val="00FB69B9"/>
    <w:rsid w:val="00FC0F53"/>
    <w:rsid w:val="00FC393A"/>
    <w:rsid w:val="00FC5540"/>
    <w:rsid w:val="00FD01B5"/>
    <w:rsid w:val="00FD0280"/>
    <w:rsid w:val="00FD4821"/>
    <w:rsid w:val="00FD4EC5"/>
    <w:rsid w:val="00FD71E7"/>
    <w:rsid w:val="00FE2B62"/>
    <w:rsid w:val="00FE34AA"/>
    <w:rsid w:val="00FE35CF"/>
    <w:rsid w:val="00FE4174"/>
    <w:rsid w:val="00FE5B73"/>
    <w:rsid w:val="00FF0C63"/>
    <w:rsid w:val="00FF1FC1"/>
    <w:rsid w:val="00FF2FD1"/>
    <w:rsid w:val="00FF303E"/>
    <w:rsid w:val="00FF3215"/>
    <w:rsid w:val="00FF3BF9"/>
    <w:rsid w:val="00FF5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B9B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50B9B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50B9B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550B9B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semiHidden/>
    <w:unhideWhenUsed/>
    <w:qFormat/>
    <w:rsid w:val="00126A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0B9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550B9B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550B9B"/>
    <w:pPr>
      <w:widowControl/>
      <w:jc w:val="center"/>
    </w:pPr>
    <w:rPr>
      <w:b/>
      <w:sz w:val="40"/>
    </w:rPr>
  </w:style>
  <w:style w:type="paragraph" w:styleId="a7">
    <w:name w:val="Balloon Text"/>
    <w:basedOn w:val="a"/>
    <w:semiHidden/>
    <w:rsid w:val="00D5445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26A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D34055"/>
  </w:style>
  <w:style w:type="paragraph" w:customStyle="1" w:styleId="ConsPlusNormal">
    <w:name w:val="ConsPlusNormal"/>
    <w:rsid w:val="00D3405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Body Text"/>
    <w:basedOn w:val="a"/>
    <w:link w:val="a9"/>
    <w:rsid w:val="00D34055"/>
    <w:pPr>
      <w:spacing w:after="120"/>
    </w:pPr>
  </w:style>
  <w:style w:type="character" w:customStyle="1" w:styleId="a9">
    <w:name w:val="Основной текст Знак"/>
    <w:basedOn w:val="a0"/>
    <w:link w:val="a8"/>
    <w:rsid w:val="00D34055"/>
  </w:style>
  <w:style w:type="paragraph" w:customStyle="1" w:styleId="20">
    <w:name w:val="Стиль2"/>
    <w:basedOn w:val="a"/>
    <w:rsid w:val="00D34055"/>
    <w:pPr>
      <w:widowControl/>
      <w:autoSpaceDE w:val="0"/>
      <w:autoSpaceDN w:val="0"/>
      <w:adjustRightInd w:val="0"/>
      <w:spacing w:before="60"/>
      <w:ind w:left="344" w:firstLine="283"/>
      <w:jc w:val="both"/>
      <w:outlineLvl w:val="6"/>
    </w:pPr>
    <w:rPr>
      <w:rFonts w:cs="Arial"/>
      <w:sz w:val="24"/>
      <w:szCs w:val="18"/>
    </w:rPr>
  </w:style>
  <w:style w:type="table" w:styleId="aa">
    <w:name w:val="Table Grid"/>
    <w:basedOn w:val="a1"/>
    <w:rsid w:val="00BC1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9549E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B62E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D7CA5"/>
    <w:rPr>
      <w:sz w:val="24"/>
    </w:rPr>
  </w:style>
  <w:style w:type="character" w:customStyle="1" w:styleId="ad">
    <w:name w:val="Гипертекстовая ссылка"/>
    <w:uiPriority w:val="99"/>
    <w:rsid w:val="00C70294"/>
    <w:rPr>
      <w:b w:val="0"/>
      <w:bCs w:val="0"/>
      <w:color w:val="106BBE"/>
    </w:rPr>
  </w:style>
  <w:style w:type="paragraph" w:customStyle="1" w:styleId="formattext">
    <w:name w:val="formattext"/>
    <w:basedOn w:val="a"/>
    <w:rsid w:val="00D172E0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semiHidden/>
    <w:unhideWhenUsed/>
    <w:qFormat/>
    <w:rsid w:val="00126A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styleId="a7">
    <w:name w:val="Balloon Text"/>
    <w:basedOn w:val="a"/>
    <w:semiHidden/>
    <w:rsid w:val="00D5445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26A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D34055"/>
  </w:style>
  <w:style w:type="paragraph" w:customStyle="1" w:styleId="ConsPlusNormal">
    <w:name w:val="ConsPlusNormal"/>
    <w:rsid w:val="00D3405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Body Text"/>
    <w:basedOn w:val="a"/>
    <w:link w:val="a9"/>
    <w:rsid w:val="00D34055"/>
    <w:pPr>
      <w:spacing w:after="120"/>
    </w:pPr>
  </w:style>
  <w:style w:type="character" w:customStyle="1" w:styleId="a9">
    <w:name w:val="Основной текст Знак"/>
    <w:basedOn w:val="a0"/>
    <w:link w:val="a8"/>
    <w:rsid w:val="00D34055"/>
  </w:style>
  <w:style w:type="paragraph" w:customStyle="1" w:styleId="20">
    <w:name w:val="Стиль2"/>
    <w:basedOn w:val="a"/>
    <w:rsid w:val="00D34055"/>
    <w:pPr>
      <w:widowControl/>
      <w:autoSpaceDE w:val="0"/>
      <w:autoSpaceDN w:val="0"/>
      <w:adjustRightInd w:val="0"/>
      <w:spacing w:before="60"/>
      <w:ind w:left="344" w:firstLine="283"/>
      <w:jc w:val="both"/>
      <w:outlineLvl w:val="6"/>
    </w:pPr>
    <w:rPr>
      <w:rFonts w:cs="Arial"/>
      <w:sz w:val="24"/>
      <w:szCs w:val="18"/>
    </w:rPr>
  </w:style>
  <w:style w:type="table" w:styleId="aa">
    <w:name w:val="Table Grid"/>
    <w:basedOn w:val="a1"/>
    <w:rsid w:val="00BC1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9549E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B62E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D7CA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53D86AAFEF5CF2E7EADEAD0F0C14DE877E9B3C22072C4C4D1B1B116EA23EE32ED71993A5F7E9BD55089E85B523339D801F1C3D5EBK9hD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nokurovaTP\AppData\Roaming\Microsoft\&#1064;&#1072;&#1073;&#1083;&#1086;&#1085;&#1099;\&#1053;&#1086;&#1074;&#1099;&#1077;%20&#1075;&#1077;&#1088;&#1073;&#1086;&#1074;&#1099;&#1077;%20&#1073;&#1083;&#1072;&#1085;&#1082;&#1080;\&#1055;&#1054;&#1057;&#1058;&#1040;&#1053;&#1054;&#1042;&#1051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0FFE0-648B-4441-8D04-C2C8A8414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10207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Татьяна Павловна</dc:creator>
  <cp:lastModifiedBy>PCSZ12</cp:lastModifiedBy>
  <cp:revision>2</cp:revision>
  <cp:lastPrinted>2020-10-12T09:31:00Z</cp:lastPrinted>
  <dcterms:created xsi:type="dcterms:W3CDTF">2020-12-11T07:35:00Z</dcterms:created>
  <dcterms:modified xsi:type="dcterms:W3CDTF">2020-12-11T07:35:00Z</dcterms:modified>
</cp:coreProperties>
</file>